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9A3" w:rsidRDefault="007809A3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b/>
          <w:color w:val="00B0F0"/>
          <w:sz w:val="22"/>
          <w:szCs w:val="22"/>
        </w:rPr>
        <w:t>(N° de Oficio)</w:t>
      </w:r>
    </w:p>
    <w:p w:rsidR="0030320A" w:rsidRPr="000152D7" w:rsidRDefault="00EC2191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Mocoa, </w:t>
      </w:r>
      <w:proofErr w:type="spellStart"/>
      <w:r w:rsidR="006F0581" w:rsidRPr="000152D7">
        <w:rPr>
          <w:rFonts w:ascii="Arial" w:hAnsi="Arial" w:cs="Arial"/>
          <w:color w:val="00B0F0"/>
          <w:sz w:val="22"/>
          <w:szCs w:val="22"/>
          <w:lang w:val="es-CO"/>
        </w:rPr>
        <w:t>dd</w:t>
      </w:r>
      <w:proofErr w:type="spellEnd"/>
      <w:r w:rsidR="0030320A" w:rsidRPr="000152D7">
        <w:rPr>
          <w:rFonts w:ascii="Arial" w:hAnsi="Arial" w:cs="Arial"/>
          <w:color w:val="00B0F0"/>
          <w:sz w:val="22"/>
          <w:szCs w:val="22"/>
          <w:lang w:val="es-CO"/>
        </w:rPr>
        <w:t xml:space="preserve"> de </w:t>
      </w:r>
      <w:r>
        <w:rPr>
          <w:rFonts w:ascii="Arial" w:hAnsi="Arial" w:cs="Arial"/>
          <w:color w:val="00B0F0"/>
          <w:sz w:val="22"/>
          <w:szCs w:val="22"/>
          <w:lang w:val="es-CO"/>
        </w:rPr>
        <w:t>mes</w:t>
      </w:r>
      <w:r w:rsidR="0030320A" w:rsidRPr="000152D7">
        <w:rPr>
          <w:rFonts w:ascii="Arial" w:hAnsi="Arial" w:cs="Arial"/>
          <w:color w:val="00B0F0"/>
          <w:sz w:val="22"/>
          <w:szCs w:val="22"/>
          <w:lang w:val="es-CO"/>
        </w:rPr>
        <w:t xml:space="preserve"> del </w:t>
      </w:r>
      <w:proofErr w:type="spellStart"/>
      <w:r w:rsidR="006F0581" w:rsidRPr="000152D7">
        <w:rPr>
          <w:rFonts w:ascii="Arial" w:hAnsi="Arial" w:cs="Arial"/>
          <w:color w:val="00B0F0"/>
          <w:sz w:val="22"/>
          <w:szCs w:val="22"/>
          <w:lang w:val="es-CO"/>
        </w:rPr>
        <w:t>aaaa</w:t>
      </w:r>
      <w:proofErr w:type="spellEnd"/>
      <w:r w:rsidR="006F0581" w:rsidRPr="000152D7">
        <w:rPr>
          <w:rFonts w:ascii="Arial" w:hAnsi="Arial" w:cs="Arial"/>
          <w:color w:val="00B0F0"/>
          <w:sz w:val="22"/>
          <w:szCs w:val="22"/>
          <w:lang w:val="es-CO"/>
        </w:rPr>
        <w:t>)</w:t>
      </w:r>
      <w:r w:rsidRPr="000152D7">
        <w:rPr>
          <w:rFonts w:ascii="Arial" w:hAnsi="Arial" w:cs="Arial"/>
          <w:sz w:val="22"/>
          <w:szCs w:val="22"/>
          <w:lang w:val="es-CO"/>
        </w:rPr>
        <w:t xml:space="preserve"> </w:t>
      </w:r>
    </w:p>
    <w:p w:rsidR="0030320A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</w:p>
    <w:p w:rsidR="00EC2191" w:rsidRDefault="00EC2191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</w:p>
    <w:p w:rsidR="00EC2191" w:rsidRPr="000152D7" w:rsidRDefault="00EC2191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</w:p>
    <w:p w:rsidR="0030320A" w:rsidRPr="000152D7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  <w:r w:rsidRPr="000152D7">
        <w:rPr>
          <w:rFonts w:ascii="Arial" w:hAnsi="Arial" w:cs="Arial"/>
          <w:sz w:val="22"/>
          <w:szCs w:val="22"/>
          <w:lang w:val="es-CO"/>
        </w:rPr>
        <w:t>Doctor:</w:t>
      </w:r>
    </w:p>
    <w:p w:rsidR="0030320A" w:rsidRPr="000152D7" w:rsidRDefault="00B769A2" w:rsidP="000152D7">
      <w:pPr>
        <w:ind w:left="567" w:right="51"/>
        <w:jc w:val="both"/>
        <w:rPr>
          <w:rFonts w:ascii="Arial" w:hAnsi="Arial" w:cs="Arial"/>
          <w:b/>
          <w:color w:val="00B0F0"/>
          <w:sz w:val="22"/>
          <w:szCs w:val="22"/>
          <w:lang w:val="es-CO"/>
        </w:rPr>
      </w:pPr>
      <w:r w:rsidRPr="000152D7">
        <w:rPr>
          <w:rFonts w:ascii="Arial" w:hAnsi="Arial" w:cs="Arial"/>
          <w:b/>
          <w:color w:val="00B0F0"/>
          <w:sz w:val="22"/>
          <w:szCs w:val="22"/>
          <w:lang w:val="es-CO"/>
        </w:rPr>
        <w:t>XXXXXXXXXXXXXXXXXX</w:t>
      </w:r>
    </w:p>
    <w:p w:rsidR="0030320A" w:rsidRPr="000152D7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/>
        </w:rPr>
      </w:pPr>
      <w:r w:rsidRPr="000152D7">
        <w:rPr>
          <w:rFonts w:ascii="Arial" w:hAnsi="Arial" w:cs="Arial"/>
          <w:sz w:val="22"/>
          <w:szCs w:val="22"/>
          <w:lang w:val="es-CO"/>
        </w:rPr>
        <w:t>Gobernador del Putumayo</w:t>
      </w:r>
    </w:p>
    <w:p w:rsidR="0030320A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</w:rPr>
      </w:pPr>
    </w:p>
    <w:p w:rsidR="004A278F" w:rsidRPr="000152D7" w:rsidRDefault="004A278F" w:rsidP="000152D7">
      <w:pPr>
        <w:ind w:left="567" w:right="51"/>
        <w:jc w:val="both"/>
        <w:rPr>
          <w:rFonts w:ascii="Arial" w:hAnsi="Arial" w:cs="Arial"/>
          <w:sz w:val="22"/>
          <w:szCs w:val="22"/>
        </w:rPr>
      </w:pPr>
    </w:p>
    <w:p w:rsidR="0030320A" w:rsidRPr="000152D7" w:rsidRDefault="0030320A" w:rsidP="000152D7">
      <w:pPr>
        <w:pStyle w:val="Default"/>
        <w:ind w:left="567" w:right="51"/>
        <w:jc w:val="both"/>
        <w:rPr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8071"/>
      </w:tblGrid>
      <w:tr w:rsidR="0030320A" w:rsidRPr="000152D7" w:rsidTr="000152D7">
        <w:trPr>
          <w:trHeight w:val="916"/>
        </w:trPr>
        <w:tc>
          <w:tcPr>
            <w:tcW w:w="1960" w:type="dxa"/>
          </w:tcPr>
          <w:p w:rsidR="0030320A" w:rsidRPr="000152D7" w:rsidRDefault="0030320A" w:rsidP="000152D7">
            <w:pPr>
              <w:pStyle w:val="Default"/>
              <w:ind w:left="567" w:right="51"/>
              <w:jc w:val="both"/>
              <w:rPr>
                <w:color w:val="auto"/>
                <w:sz w:val="22"/>
                <w:szCs w:val="22"/>
              </w:rPr>
            </w:pPr>
            <w:r w:rsidRPr="000152D7">
              <w:rPr>
                <w:color w:val="auto"/>
                <w:sz w:val="22"/>
                <w:szCs w:val="22"/>
              </w:rPr>
              <w:t>Referencia:</w:t>
            </w:r>
          </w:p>
        </w:tc>
        <w:tc>
          <w:tcPr>
            <w:tcW w:w="8071" w:type="dxa"/>
          </w:tcPr>
          <w:p w:rsidR="0030320A" w:rsidRPr="000152D7" w:rsidRDefault="0030320A" w:rsidP="000152D7">
            <w:pPr>
              <w:pStyle w:val="Default"/>
              <w:ind w:left="567" w:right="51"/>
              <w:jc w:val="both"/>
              <w:rPr>
                <w:color w:val="auto"/>
                <w:sz w:val="22"/>
                <w:szCs w:val="22"/>
              </w:rPr>
            </w:pPr>
            <w:r w:rsidRPr="000152D7">
              <w:rPr>
                <w:color w:val="auto"/>
                <w:sz w:val="22"/>
                <w:szCs w:val="22"/>
              </w:rPr>
              <w:t xml:space="preserve">Concepto de viabilidad para aprobación de Modificación </w:t>
            </w:r>
            <w:r w:rsidR="006F0581" w:rsidRPr="000152D7">
              <w:rPr>
                <w:color w:val="auto"/>
                <w:sz w:val="22"/>
                <w:szCs w:val="22"/>
              </w:rPr>
              <w:t xml:space="preserve">(N° y fecha del Contrato o </w:t>
            </w:r>
            <w:r w:rsidRPr="000152D7">
              <w:rPr>
                <w:sz w:val="22"/>
                <w:szCs w:val="22"/>
                <w:lang w:val="es-MX"/>
              </w:rPr>
              <w:t>Convenio</w:t>
            </w:r>
            <w:r w:rsidR="006F0581" w:rsidRPr="000152D7">
              <w:rPr>
                <w:sz w:val="22"/>
                <w:szCs w:val="22"/>
                <w:lang w:val="es-MX"/>
              </w:rPr>
              <w:t>)</w:t>
            </w:r>
            <w:r w:rsidR="000152D7">
              <w:rPr>
                <w:sz w:val="22"/>
                <w:szCs w:val="22"/>
                <w:lang w:val="es-MX"/>
              </w:rPr>
              <w:t xml:space="preserve"> </w:t>
            </w:r>
            <w:r w:rsidR="000152D7">
              <w:rPr>
                <w:color w:val="00B0F0"/>
                <w:sz w:val="22"/>
                <w:szCs w:val="22"/>
                <w:lang w:val="es-MX"/>
              </w:rPr>
              <w:t>XXX</w:t>
            </w:r>
            <w:r w:rsidRPr="000152D7">
              <w:rPr>
                <w:sz w:val="22"/>
                <w:szCs w:val="22"/>
                <w:lang w:val="es-MX"/>
              </w:rPr>
              <w:t xml:space="preserve"> cuyo objeto es </w:t>
            </w:r>
            <w:r w:rsidR="000152D7">
              <w:rPr>
                <w:color w:val="00B0F0"/>
                <w:sz w:val="22"/>
                <w:szCs w:val="22"/>
                <w:lang w:val="es-MX"/>
              </w:rPr>
              <w:t>XXXXXXXXXXXXXXXXXXXXXXXXXXXXXXXX</w:t>
            </w:r>
          </w:p>
        </w:tc>
      </w:tr>
    </w:tbl>
    <w:p w:rsidR="00987B46" w:rsidRPr="000152D7" w:rsidRDefault="00987B46" w:rsidP="000152D7">
      <w:pPr>
        <w:ind w:left="567" w:right="51"/>
        <w:jc w:val="both"/>
        <w:rPr>
          <w:rFonts w:ascii="Arial" w:hAnsi="Arial" w:cs="Arial"/>
          <w:sz w:val="22"/>
          <w:szCs w:val="22"/>
          <w:highlight w:val="yellow"/>
          <w:lang w:val="es-CO" w:eastAsia="es-CO"/>
        </w:rPr>
      </w:pPr>
    </w:p>
    <w:p w:rsidR="0030320A" w:rsidRPr="000152D7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0152D7">
        <w:rPr>
          <w:rFonts w:ascii="Arial" w:hAnsi="Arial" w:cs="Arial"/>
          <w:sz w:val="22"/>
          <w:szCs w:val="22"/>
          <w:lang w:val="es-CO" w:eastAsia="es-CO"/>
        </w:rPr>
        <w:t>Cordial saludo:</w:t>
      </w:r>
    </w:p>
    <w:p w:rsidR="0030320A" w:rsidRPr="000152D7" w:rsidRDefault="0030320A" w:rsidP="000152D7">
      <w:pPr>
        <w:ind w:left="567" w:right="51"/>
        <w:jc w:val="both"/>
        <w:rPr>
          <w:rFonts w:ascii="Arial" w:hAnsi="Arial" w:cs="Arial"/>
          <w:sz w:val="22"/>
          <w:szCs w:val="22"/>
          <w:highlight w:val="yellow"/>
          <w:lang w:val="es-CO" w:eastAsia="es-CO"/>
        </w:rPr>
      </w:pPr>
    </w:p>
    <w:p w:rsidR="00552D50" w:rsidRPr="000152D7" w:rsidRDefault="00552D50" w:rsidP="000152D7">
      <w:pPr>
        <w:pStyle w:val="NormalWeb"/>
        <w:spacing w:after="240" w:afterAutospacing="0"/>
        <w:ind w:left="567" w:right="51"/>
        <w:jc w:val="both"/>
        <w:rPr>
          <w:rFonts w:ascii="Arial" w:hAnsi="Arial" w:cs="Arial"/>
          <w:bCs/>
          <w:color w:val="00B0F0"/>
          <w:sz w:val="22"/>
          <w:szCs w:val="22"/>
        </w:rPr>
      </w:pPr>
      <w:r w:rsidRPr="000152D7">
        <w:rPr>
          <w:rFonts w:ascii="Arial" w:eastAsiaTheme="minorHAnsi" w:hAnsi="Arial" w:cs="Arial"/>
          <w:sz w:val="22"/>
          <w:szCs w:val="22"/>
          <w:lang w:val="es-CO" w:eastAsia="en-US"/>
        </w:rPr>
        <w:t xml:space="preserve">El </w:t>
      </w:r>
      <w:r w:rsidR="006F0581" w:rsidRPr="000152D7">
        <w:rPr>
          <w:rFonts w:ascii="Arial" w:eastAsiaTheme="minorHAnsi" w:hAnsi="Arial" w:cs="Arial"/>
          <w:sz w:val="22"/>
          <w:szCs w:val="22"/>
          <w:lang w:val="es-CO" w:eastAsia="en-US"/>
        </w:rPr>
        <w:t xml:space="preserve">Secretario (a) de </w:t>
      </w:r>
      <w:proofErr w:type="spellStart"/>
      <w:r w:rsidR="000152D7">
        <w:rPr>
          <w:rFonts w:ascii="Arial" w:eastAsiaTheme="minorHAnsi" w:hAnsi="Arial" w:cs="Arial"/>
          <w:color w:val="00B0F0"/>
          <w:sz w:val="22"/>
          <w:szCs w:val="22"/>
          <w:lang w:val="es-CO" w:eastAsia="en-US"/>
        </w:rPr>
        <w:t>xxxxxxxx</w:t>
      </w:r>
      <w:proofErr w:type="spellEnd"/>
      <w:r w:rsidRPr="000152D7">
        <w:rPr>
          <w:rFonts w:ascii="Arial" w:eastAsiaTheme="minorHAnsi" w:hAnsi="Arial" w:cs="Arial"/>
          <w:sz w:val="22"/>
          <w:szCs w:val="22"/>
          <w:lang w:val="es-CO" w:eastAsia="en-US"/>
        </w:rPr>
        <w:t xml:space="preserve">, en su calidad de supervisor del  </w:t>
      </w:r>
      <w:r w:rsidR="006F0581" w:rsidRPr="000152D7">
        <w:rPr>
          <w:rFonts w:ascii="Arial" w:hAnsi="Arial" w:cs="Arial"/>
          <w:sz w:val="22"/>
          <w:szCs w:val="22"/>
        </w:rPr>
        <w:t xml:space="preserve">(N° y fecha del Contrato o </w:t>
      </w:r>
      <w:r w:rsidR="006F0581" w:rsidRPr="000152D7">
        <w:rPr>
          <w:rFonts w:ascii="Arial" w:hAnsi="Arial" w:cs="Arial"/>
          <w:sz w:val="22"/>
          <w:szCs w:val="22"/>
          <w:lang w:val="es-MX"/>
        </w:rPr>
        <w:t>Convenio)</w:t>
      </w:r>
      <w:r w:rsidR="000152D7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="000152D7">
        <w:rPr>
          <w:rFonts w:ascii="Arial" w:hAnsi="Arial" w:cs="Arial"/>
          <w:color w:val="00B0F0"/>
          <w:sz w:val="22"/>
          <w:szCs w:val="22"/>
          <w:lang w:val="es-MX"/>
        </w:rPr>
        <w:t>xxxxxxxxxx</w:t>
      </w:r>
      <w:proofErr w:type="spellEnd"/>
      <w:r w:rsidRPr="000152D7">
        <w:rPr>
          <w:rFonts w:ascii="Arial" w:hAnsi="Arial" w:cs="Arial"/>
          <w:sz w:val="22"/>
          <w:szCs w:val="22"/>
          <w:lang w:val="es-MX"/>
        </w:rPr>
        <w:t xml:space="preserve">, cuyo objeto </w:t>
      </w:r>
      <w:r w:rsidR="000152D7">
        <w:rPr>
          <w:rFonts w:ascii="Arial" w:hAnsi="Arial" w:cs="Arial"/>
          <w:sz w:val="22"/>
          <w:szCs w:val="22"/>
          <w:lang w:val="es-MX"/>
        </w:rPr>
        <w:t>es</w:t>
      </w:r>
      <w:r w:rsidR="006F0581" w:rsidRPr="000152D7">
        <w:rPr>
          <w:rFonts w:ascii="Arial" w:hAnsi="Arial" w:cs="Arial"/>
          <w:sz w:val="22"/>
          <w:szCs w:val="22"/>
          <w:lang w:val="es-MX"/>
        </w:rPr>
        <w:t xml:space="preserve"> </w:t>
      </w:r>
      <w:r w:rsidR="000152D7">
        <w:rPr>
          <w:rFonts w:ascii="Arial" w:hAnsi="Arial" w:cs="Arial"/>
          <w:b/>
          <w:color w:val="00B0F0"/>
          <w:sz w:val="22"/>
          <w:szCs w:val="22"/>
          <w:lang w:val="es-MX"/>
        </w:rPr>
        <w:t>“xxxxxxxxxxxxxxxxxxxxxxxxxxxxxxxxxxxxxxxxxxxxxxxxxxxxxxxxxxxxxxxxxxxxxxxxxxx”</w:t>
      </w:r>
      <w:r w:rsidRPr="000152D7">
        <w:rPr>
          <w:rFonts w:ascii="Arial" w:eastAsiaTheme="minorHAnsi" w:hAnsi="Arial" w:cs="Arial"/>
          <w:color w:val="00B0F0"/>
          <w:sz w:val="22"/>
          <w:szCs w:val="22"/>
          <w:lang w:val="es-CO" w:eastAsia="en-US"/>
        </w:rPr>
        <w:t xml:space="preserve"> </w:t>
      </w:r>
      <w:r w:rsidRPr="000152D7">
        <w:rPr>
          <w:rFonts w:ascii="Arial" w:eastAsiaTheme="minorHAnsi" w:hAnsi="Arial" w:cs="Arial"/>
          <w:sz w:val="22"/>
          <w:szCs w:val="22"/>
          <w:lang w:val="es-CO" w:eastAsia="en-US"/>
        </w:rPr>
        <w:t>Informa</w:t>
      </w:r>
      <w:r w:rsidRPr="000152D7">
        <w:rPr>
          <w:rFonts w:ascii="Arial" w:hAnsi="Arial" w:cs="Arial"/>
          <w:sz w:val="22"/>
          <w:szCs w:val="22"/>
          <w:lang w:val="es-CO" w:eastAsia="es-CO"/>
        </w:rPr>
        <w:t xml:space="preserve"> que existe </w:t>
      </w:r>
      <w:r w:rsidRPr="000152D7">
        <w:rPr>
          <w:rFonts w:ascii="Arial" w:hAnsi="Arial" w:cs="Arial"/>
          <w:sz w:val="22"/>
          <w:szCs w:val="22"/>
          <w:lang w:val="es-MX"/>
        </w:rPr>
        <w:t xml:space="preserve">la necesidad de realizar un modificatorio, toda vez que </w:t>
      </w:r>
      <w:r w:rsidR="006F0581" w:rsidRPr="000152D7">
        <w:rPr>
          <w:rFonts w:ascii="Arial" w:hAnsi="Arial" w:cs="Arial"/>
          <w:sz w:val="22"/>
          <w:szCs w:val="22"/>
          <w:lang w:val="es-MX"/>
        </w:rPr>
        <w:t>( argumentar las razones por las cuales se requiere el modificatorio)</w:t>
      </w:r>
      <w:r w:rsidR="00A43131" w:rsidRPr="000152D7">
        <w:rPr>
          <w:rFonts w:ascii="Arial" w:hAnsi="Arial" w:cs="Arial"/>
          <w:sz w:val="22"/>
          <w:szCs w:val="22"/>
          <w:lang w:val="es-MX"/>
        </w:rPr>
        <w:t xml:space="preserve">, razón por la cual se hace necesario modificar el plazo inicialmente pactado, estableciendo que el plazo durante el cual se ejecutará el convenio es de </w:t>
      </w:r>
      <w:r w:rsidR="006F0581" w:rsidRPr="000152D7">
        <w:rPr>
          <w:rFonts w:ascii="Arial" w:hAnsi="Arial" w:cs="Arial"/>
          <w:sz w:val="22"/>
          <w:szCs w:val="22"/>
          <w:lang w:val="es-MX"/>
        </w:rPr>
        <w:t>(N° de meses en letras) ((N° de meses en números</w:t>
      </w:r>
      <w:r w:rsidR="00A43131" w:rsidRPr="000152D7">
        <w:rPr>
          <w:rFonts w:ascii="Arial" w:hAnsi="Arial" w:cs="Arial"/>
          <w:sz w:val="22"/>
          <w:szCs w:val="22"/>
          <w:lang w:val="es-MX"/>
        </w:rPr>
        <w:t>)</w:t>
      </w:r>
      <w:r w:rsidR="006F0581" w:rsidRPr="000152D7">
        <w:rPr>
          <w:rFonts w:ascii="Arial" w:hAnsi="Arial" w:cs="Arial"/>
          <w:sz w:val="22"/>
          <w:szCs w:val="22"/>
          <w:lang w:val="es-MX"/>
        </w:rPr>
        <w:t>)</w:t>
      </w:r>
      <w:r w:rsidR="00A43131" w:rsidRPr="000152D7">
        <w:rPr>
          <w:rFonts w:ascii="Arial" w:hAnsi="Arial" w:cs="Arial"/>
          <w:sz w:val="22"/>
          <w:szCs w:val="22"/>
          <w:lang w:val="es-MX"/>
        </w:rPr>
        <w:t xml:space="preserve"> meses y </w:t>
      </w:r>
      <w:r w:rsidR="006F0581" w:rsidRPr="000152D7">
        <w:rPr>
          <w:rFonts w:ascii="Arial" w:hAnsi="Arial" w:cs="Arial"/>
          <w:sz w:val="22"/>
          <w:szCs w:val="22"/>
          <w:lang w:val="es-MX"/>
        </w:rPr>
        <w:t>de (N° de días en letras) ((N° de días en números)</w:t>
      </w:r>
      <w:r w:rsidR="00A43131" w:rsidRPr="000152D7">
        <w:rPr>
          <w:rFonts w:ascii="Arial" w:hAnsi="Arial" w:cs="Arial"/>
          <w:sz w:val="22"/>
          <w:szCs w:val="22"/>
          <w:lang w:val="es-MX"/>
        </w:rPr>
        <w:t xml:space="preserve">) días calendario </w:t>
      </w:r>
      <w:r w:rsidRPr="000152D7">
        <w:rPr>
          <w:rFonts w:ascii="Arial" w:hAnsi="Arial" w:cs="Arial"/>
          <w:sz w:val="22"/>
          <w:szCs w:val="22"/>
          <w:lang w:val="es-MX"/>
        </w:rPr>
        <w:t>y de igual manera modificar su forma de pago para que el mismo se realice</w:t>
      </w:r>
      <w:r w:rsidR="00A43131" w:rsidRPr="000152D7">
        <w:rPr>
          <w:rFonts w:ascii="Arial" w:hAnsi="Arial" w:cs="Arial"/>
          <w:sz w:val="22"/>
          <w:szCs w:val="22"/>
          <w:lang w:val="es-MX"/>
        </w:rPr>
        <w:t xml:space="preserve"> así:</w:t>
      </w:r>
      <w:r w:rsidRPr="000152D7">
        <w:rPr>
          <w:rFonts w:ascii="Arial" w:hAnsi="Arial" w:cs="Arial"/>
          <w:sz w:val="22"/>
          <w:szCs w:val="22"/>
          <w:lang w:val="es-MX"/>
        </w:rPr>
        <w:t xml:space="preserve"> </w:t>
      </w:r>
      <w:r w:rsidR="006F0581" w:rsidRPr="000152D7">
        <w:rPr>
          <w:rFonts w:ascii="Arial" w:hAnsi="Arial" w:cs="Arial"/>
          <w:sz w:val="22"/>
          <w:szCs w:val="22"/>
          <w:lang w:val="es-MX"/>
        </w:rPr>
        <w:t>(especificar la forma de pago, si se requiere modificar este ítem)</w:t>
      </w:r>
      <w:r w:rsidRPr="000152D7">
        <w:rPr>
          <w:rFonts w:ascii="Arial" w:hAnsi="Arial" w:cs="Arial"/>
          <w:sz w:val="22"/>
          <w:szCs w:val="22"/>
          <w:lang w:val="es-MX"/>
        </w:rPr>
        <w:t xml:space="preserve">. La modificación solicitada es viable, toda vez que con la misma se busca dar cumplimiento a las </w:t>
      </w:r>
      <w:proofErr w:type="gramStart"/>
      <w:r w:rsidRPr="000152D7">
        <w:rPr>
          <w:rFonts w:ascii="Arial" w:hAnsi="Arial" w:cs="Arial"/>
          <w:sz w:val="22"/>
          <w:szCs w:val="22"/>
          <w:lang w:val="es-MX"/>
        </w:rPr>
        <w:t>directrices  emitidas</w:t>
      </w:r>
      <w:proofErr w:type="gramEnd"/>
      <w:r w:rsidRPr="000152D7">
        <w:rPr>
          <w:rFonts w:ascii="Arial" w:hAnsi="Arial" w:cs="Arial"/>
          <w:sz w:val="22"/>
          <w:szCs w:val="22"/>
          <w:lang w:val="es-MX"/>
        </w:rPr>
        <w:t xml:space="preserve"> por </w:t>
      </w:r>
      <w:proofErr w:type="spellStart"/>
      <w:r w:rsidR="000152D7">
        <w:rPr>
          <w:rFonts w:ascii="Arial" w:hAnsi="Arial" w:cs="Arial"/>
          <w:color w:val="00B0F0"/>
          <w:sz w:val="22"/>
          <w:szCs w:val="22"/>
          <w:lang w:val="es-MX"/>
        </w:rPr>
        <w:t>xxxxxxxxxxxxxxxxxxxxxxxxxxxx</w:t>
      </w:r>
      <w:proofErr w:type="spellEnd"/>
    </w:p>
    <w:p w:rsidR="0030320A" w:rsidRPr="000152D7" w:rsidRDefault="0030320A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0152D7">
        <w:rPr>
          <w:rFonts w:ascii="Arial" w:hAnsi="Arial" w:cs="Arial"/>
          <w:sz w:val="22"/>
          <w:szCs w:val="22"/>
          <w:lang w:val="es-CO" w:eastAsia="es-CO"/>
        </w:rPr>
        <w:t>Atentamente:</w:t>
      </w:r>
    </w:p>
    <w:p w:rsidR="0030320A" w:rsidRPr="000152D7" w:rsidRDefault="0030320A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highlight w:val="yellow"/>
          <w:lang w:val="es-CO" w:eastAsia="es-CO"/>
        </w:rPr>
      </w:pPr>
    </w:p>
    <w:p w:rsidR="007A5097" w:rsidRDefault="007A5097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highlight w:val="yellow"/>
          <w:lang w:val="es-CO" w:eastAsia="es-CO"/>
        </w:rPr>
      </w:pPr>
      <w:bookmarkStart w:id="0" w:name="_GoBack"/>
      <w:bookmarkEnd w:id="0"/>
    </w:p>
    <w:p w:rsidR="004A278F" w:rsidRPr="000152D7" w:rsidRDefault="004A278F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highlight w:val="yellow"/>
          <w:lang w:val="es-CO" w:eastAsia="es-CO"/>
        </w:rPr>
      </w:pPr>
    </w:p>
    <w:p w:rsidR="004A278F" w:rsidRPr="000152D7" w:rsidRDefault="004A278F" w:rsidP="004A278F">
      <w:pPr>
        <w:ind w:left="567" w:right="51"/>
        <w:jc w:val="both"/>
        <w:rPr>
          <w:rFonts w:ascii="Arial" w:hAnsi="Arial" w:cs="Arial"/>
          <w:b/>
          <w:color w:val="00B0F0"/>
          <w:sz w:val="22"/>
          <w:szCs w:val="22"/>
        </w:rPr>
      </w:pPr>
      <w:r w:rsidRPr="000152D7">
        <w:rPr>
          <w:rFonts w:ascii="Arial" w:hAnsi="Arial" w:cs="Arial"/>
          <w:b/>
          <w:color w:val="00B0F0"/>
          <w:sz w:val="22"/>
          <w:szCs w:val="22"/>
          <w:lang w:val="es-CO"/>
        </w:rPr>
        <w:t>NOMBRE</w:t>
      </w:r>
    </w:p>
    <w:p w:rsidR="004A278F" w:rsidRPr="00E33F6C" w:rsidRDefault="004A278F" w:rsidP="004A278F">
      <w:pPr>
        <w:tabs>
          <w:tab w:val="left" w:pos="9214"/>
        </w:tabs>
        <w:spacing w:line="276" w:lineRule="auto"/>
        <w:jc w:val="both"/>
        <w:rPr>
          <w:rFonts w:ascii="Arial" w:hAnsi="Arial" w:cs="Arial"/>
          <w:b/>
          <w:color w:val="00B0F0"/>
          <w:sz w:val="22"/>
          <w:szCs w:val="22"/>
          <w:lang w:val="es-CO" w:eastAsia="es-CO"/>
        </w:rPr>
      </w:pPr>
      <w:r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         </w:t>
      </w:r>
      <w:r w:rsidRPr="00E33F6C">
        <w:rPr>
          <w:rFonts w:ascii="Arial" w:hAnsi="Arial" w:cs="Arial"/>
          <w:b/>
          <w:color w:val="00B0F0"/>
          <w:sz w:val="22"/>
          <w:szCs w:val="22"/>
          <w:lang w:val="es-CO"/>
        </w:rPr>
        <w:t>Secretario de ____________ Departamental</w:t>
      </w:r>
    </w:p>
    <w:p w:rsidR="00552D50" w:rsidRPr="000152D7" w:rsidRDefault="00552D50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552D50" w:rsidRPr="000152D7" w:rsidRDefault="00552D50" w:rsidP="000152D7">
      <w:pPr>
        <w:spacing w:line="276" w:lineRule="auto"/>
        <w:ind w:left="567" w:right="51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:rsidR="009451FA" w:rsidRPr="000152D7" w:rsidRDefault="009451FA" w:rsidP="000152D7">
      <w:pPr>
        <w:ind w:left="567" w:right="51"/>
        <w:rPr>
          <w:rFonts w:ascii="Arial" w:hAnsi="Arial" w:cs="Arial"/>
          <w:sz w:val="22"/>
          <w:szCs w:val="22"/>
          <w:lang w:val="es-CO"/>
        </w:rPr>
      </w:pPr>
    </w:p>
    <w:sectPr w:rsidR="009451FA" w:rsidRPr="000152D7" w:rsidSect="000152D7">
      <w:headerReference w:type="default" r:id="rId8"/>
      <w:footerReference w:type="default" r:id="rId9"/>
      <w:type w:val="nextColumn"/>
      <w:pgSz w:w="12242" w:h="15842" w:code="1"/>
      <w:pgMar w:top="1134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E77" w:rsidRDefault="00633E77">
      <w:r>
        <w:separator/>
      </w:r>
    </w:p>
  </w:endnote>
  <w:endnote w:type="continuationSeparator" w:id="0">
    <w:p w:rsidR="00633E77" w:rsidRDefault="0063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2D7" w:rsidRPr="002416D9" w:rsidRDefault="000152D7" w:rsidP="000152D7">
    <w:pPr>
      <w:pStyle w:val="Piedepgina"/>
      <w:tabs>
        <w:tab w:val="center" w:pos="4532"/>
        <w:tab w:val="left" w:pos="7163"/>
      </w:tabs>
      <w:jc w:val="center"/>
      <w:rPr>
        <w:rFonts w:ascii="Arial" w:hAnsi="Arial" w:cs="Arial"/>
        <w:sz w:val="18"/>
        <w:szCs w:val="18"/>
        <w:lang w:val="es-MX"/>
      </w:rPr>
    </w:pPr>
    <w:r w:rsidRPr="002416D9">
      <w:rPr>
        <w:rFonts w:ascii="Arial" w:hAnsi="Arial" w:cs="Arial"/>
        <w:sz w:val="18"/>
        <w:szCs w:val="18"/>
        <w:lang w:val="es-MX"/>
      </w:rPr>
      <w:t>Palacio Departamental – Calle 8 No. 7-40 Mocoa</w:t>
    </w:r>
  </w:p>
  <w:p w:rsidR="000152D7" w:rsidRPr="002416D9" w:rsidRDefault="000152D7" w:rsidP="000152D7">
    <w:pPr>
      <w:pStyle w:val="Piedepgina"/>
      <w:jc w:val="center"/>
      <w:rPr>
        <w:rFonts w:ascii="Arial" w:hAnsi="Arial" w:cs="Arial"/>
        <w:sz w:val="18"/>
        <w:szCs w:val="18"/>
        <w:lang w:val="fr-FR"/>
      </w:rPr>
    </w:pPr>
    <w:r w:rsidRPr="002416D9">
      <w:rPr>
        <w:rFonts w:ascii="Arial" w:hAnsi="Arial" w:cs="Arial"/>
        <w:sz w:val="18"/>
        <w:szCs w:val="18"/>
        <w:lang w:val="es-MX"/>
      </w:rPr>
      <w:t xml:space="preserve">Conmutador 098-4295494, 4295473, 4295254, 4295497, 4295236, Ext. 134 </w:t>
    </w:r>
    <w:r w:rsidRPr="002416D9">
      <w:rPr>
        <w:rFonts w:ascii="Arial" w:hAnsi="Arial" w:cs="Arial"/>
        <w:sz w:val="18"/>
        <w:szCs w:val="18"/>
        <w:lang w:val="fr-FR"/>
      </w:rPr>
      <w:t>Fax: 098-4296189</w:t>
    </w:r>
  </w:p>
  <w:p w:rsidR="000152D7" w:rsidRPr="002416D9" w:rsidRDefault="000152D7" w:rsidP="000152D7">
    <w:pPr>
      <w:pStyle w:val="Piedepgina"/>
      <w:jc w:val="center"/>
      <w:rPr>
        <w:rFonts w:ascii="Arial" w:hAnsi="Arial" w:cs="Arial"/>
        <w:sz w:val="18"/>
        <w:szCs w:val="18"/>
        <w:lang w:val="fr-FR"/>
      </w:rPr>
    </w:pPr>
    <w:r w:rsidRPr="002416D9">
      <w:rPr>
        <w:rStyle w:val="Hipervnculo"/>
        <w:rFonts w:ascii="Arial" w:hAnsi="Arial" w:cs="Arial"/>
        <w:sz w:val="18"/>
        <w:szCs w:val="18"/>
        <w:lang w:val="es-MX"/>
      </w:rPr>
      <w:t xml:space="preserve">Página Web: </w:t>
    </w:r>
    <w:hyperlink r:id="rId1" w:history="1">
      <w:r w:rsidRPr="002416D9">
        <w:rPr>
          <w:rStyle w:val="Hipervnculo"/>
          <w:rFonts w:ascii="Arial" w:hAnsi="Arial" w:cs="Arial"/>
          <w:sz w:val="18"/>
          <w:szCs w:val="18"/>
          <w:lang w:val="es-MX"/>
        </w:rPr>
        <w:t>www.putumayo.gov.co</w:t>
      </w:r>
    </w:hyperlink>
  </w:p>
  <w:p w:rsidR="00056C01" w:rsidRPr="001326D9" w:rsidRDefault="00056C01" w:rsidP="000152D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E77" w:rsidRDefault="00633E77">
      <w:r>
        <w:separator/>
      </w:r>
    </w:p>
  </w:footnote>
  <w:footnote w:type="continuationSeparator" w:id="0">
    <w:p w:rsidR="00633E77" w:rsidRDefault="00633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25"/>
      <w:gridCol w:w="5605"/>
      <w:gridCol w:w="1984"/>
    </w:tblGrid>
    <w:tr w:rsidR="000152D7" w:rsidRPr="00275D63" w:rsidTr="000152D7">
      <w:trPr>
        <w:trHeight w:val="434"/>
      </w:trPr>
      <w:tc>
        <w:tcPr>
          <w:tcW w:w="16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2C2EA357" wp14:editId="143D0D2F">
                <wp:simplePos x="0" y="0"/>
                <wp:positionH relativeFrom="column">
                  <wp:posOffset>67310</wp:posOffset>
                </wp:positionH>
                <wp:positionV relativeFrom="paragraph">
                  <wp:posOffset>-652145</wp:posOffset>
                </wp:positionV>
                <wp:extent cx="740410" cy="656590"/>
                <wp:effectExtent l="0" t="0" r="2540" b="0"/>
                <wp:wrapSquare wrapText="bothSides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81769C" w:rsidRDefault="000152D7" w:rsidP="000152D7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>
            <w:rPr>
              <w:rFonts w:ascii="Arial" w:eastAsia="Calibri" w:hAnsi="Arial" w:cs="Arial"/>
              <w:color w:val="000000"/>
              <w:sz w:val="18"/>
              <w:szCs w:val="18"/>
            </w:rPr>
            <w:t>FT-OC-12</w:t>
          </w:r>
          <w:r w:rsidR="00CF34F9">
            <w:rPr>
              <w:rFonts w:ascii="Arial" w:eastAsia="Calibri" w:hAnsi="Arial" w:cs="Arial"/>
              <w:color w:val="000000"/>
              <w:sz w:val="18"/>
              <w:szCs w:val="18"/>
            </w:rPr>
            <w:t>7</w:t>
          </w:r>
        </w:p>
      </w:tc>
    </w:tr>
    <w:tr w:rsidR="000152D7" w:rsidRPr="00275D63" w:rsidTr="000152D7">
      <w:trPr>
        <w:trHeight w:val="451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152D7" w:rsidRDefault="000152D7" w:rsidP="000152D7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0152D7" w:rsidRPr="002416D9" w:rsidRDefault="000152D7" w:rsidP="000152D7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8"/>
              <w:szCs w:val="8"/>
            </w:rPr>
          </w:pPr>
        </w:p>
        <w:p w:rsidR="000152D7" w:rsidRPr="0081769C" w:rsidRDefault="000152D7" w:rsidP="000152D7">
          <w:pPr>
            <w:autoSpaceDE w:val="0"/>
            <w:autoSpaceDN w:val="0"/>
            <w:adjustRightInd w:val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OFICIO VIABILIDAD ADICIONAL EN VALOR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0152D7" w:rsidRPr="00275D63" w:rsidTr="000152D7">
      <w:trPr>
        <w:trHeight w:val="390"/>
      </w:trPr>
      <w:tc>
        <w:tcPr>
          <w:tcW w:w="16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0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81769C" w:rsidRDefault="000152D7" w:rsidP="000152D7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152D7" w:rsidRPr="00275D63" w:rsidRDefault="000152D7" w:rsidP="000152D7">
          <w:pPr>
            <w:autoSpaceDE w:val="0"/>
            <w:autoSpaceDN w:val="0"/>
            <w:adjustRightInd w:val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FECHA: 15/09/2015</w:t>
          </w:r>
        </w:p>
      </w:tc>
    </w:tr>
  </w:tbl>
  <w:p w:rsidR="00056C01" w:rsidRPr="00B66B1B" w:rsidRDefault="00056C01" w:rsidP="00F25EF7">
    <w:pPr>
      <w:pStyle w:val="Encabezad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C96EC5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B3C40"/>
    <w:multiLevelType w:val="hybridMultilevel"/>
    <w:tmpl w:val="29A2B77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DB2AD8"/>
    <w:multiLevelType w:val="hybridMultilevel"/>
    <w:tmpl w:val="AF6EC06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D47D9"/>
    <w:multiLevelType w:val="hybridMultilevel"/>
    <w:tmpl w:val="25CED7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66C52"/>
    <w:multiLevelType w:val="hybridMultilevel"/>
    <w:tmpl w:val="AC6AFE2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5856C2"/>
    <w:multiLevelType w:val="hybridMultilevel"/>
    <w:tmpl w:val="DBB698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4E2170"/>
    <w:multiLevelType w:val="hybridMultilevel"/>
    <w:tmpl w:val="D6C273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5640D"/>
    <w:multiLevelType w:val="hybridMultilevel"/>
    <w:tmpl w:val="3EE67D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A702FE"/>
    <w:multiLevelType w:val="hybridMultilevel"/>
    <w:tmpl w:val="E62CDAA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EC96260"/>
    <w:multiLevelType w:val="hybridMultilevel"/>
    <w:tmpl w:val="8ABCE8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9506B"/>
    <w:multiLevelType w:val="hybridMultilevel"/>
    <w:tmpl w:val="AAECC31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30B3712"/>
    <w:multiLevelType w:val="hybridMultilevel"/>
    <w:tmpl w:val="C18A42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566AAC"/>
    <w:multiLevelType w:val="hybridMultilevel"/>
    <w:tmpl w:val="AAFC32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4B06208"/>
    <w:multiLevelType w:val="hybridMultilevel"/>
    <w:tmpl w:val="163EB8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B46437"/>
    <w:multiLevelType w:val="hybridMultilevel"/>
    <w:tmpl w:val="DCDEDB62"/>
    <w:lvl w:ilvl="0" w:tplc="240A000F">
      <w:start w:val="1"/>
      <w:numFmt w:val="decimal"/>
      <w:lvlText w:val="%1."/>
      <w:lvlJc w:val="left"/>
      <w:pPr>
        <w:ind w:left="789" w:hanging="360"/>
      </w:pPr>
    </w:lvl>
    <w:lvl w:ilvl="1" w:tplc="240A0019" w:tentative="1">
      <w:start w:val="1"/>
      <w:numFmt w:val="lowerLetter"/>
      <w:lvlText w:val="%2."/>
      <w:lvlJc w:val="left"/>
      <w:pPr>
        <w:ind w:left="1509" w:hanging="360"/>
      </w:pPr>
    </w:lvl>
    <w:lvl w:ilvl="2" w:tplc="240A001B" w:tentative="1">
      <w:start w:val="1"/>
      <w:numFmt w:val="lowerRoman"/>
      <w:lvlText w:val="%3."/>
      <w:lvlJc w:val="right"/>
      <w:pPr>
        <w:ind w:left="2229" w:hanging="180"/>
      </w:pPr>
    </w:lvl>
    <w:lvl w:ilvl="3" w:tplc="240A000F" w:tentative="1">
      <w:start w:val="1"/>
      <w:numFmt w:val="decimal"/>
      <w:lvlText w:val="%4."/>
      <w:lvlJc w:val="left"/>
      <w:pPr>
        <w:ind w:left="2949" w:hanging="360"/>
      </w:pPr>
    </w:lvl>
    <w:lvl w:ilvl="4" w:tplc="240A0019" w:tentative="1">
      <w:start w:val="1"/>
      <w:numFmt w:val="lowerLetter"/>
      <w:lvlText w:val="%5."/>
      <w:lvlJc w:val="left"/>
      <w:pPr>
        <w:ind w:left="3669" w:hanging="360"/>
      </w:pPr>
    </w:lvl>
    <w:lvl w:ilvl="5" w:tplc="240A001B" w:tentative="1">
      <w:start w:val="1"/>
      <w:numFmt w:val="lowerRoman"/>
      <w:lvlText w:val="%6."/>
      <w:lvlJc w:val="right"/>
      <w:pPr>
        <w:ind w:left="4389" w:hanging="180"/>
      </w:pPr>
    </w:lvl>
    <w:lvl w:ilvl="6" w:tplc="240A000F" w:tentative="1">
      <w:start w:val="1"/>
      <w:numFmt w:val="decimal"/>
      <w:lvlText w:val="%7."/>
      <w:lvlJc w:val="left"/>
      <w:pPr>
        <w:ind w:left="5109" w:hanging="360"/>
      </w:pPr>
    </w:lvl>
    <w:lvl w:ilvl="7" w:tplc="240A0019" w:tentative="1">
      <w:start w:val="1"/>
      <w:numFmt w:val="lowerLetter"/>
      <w:lvlText w:val="%8."/>
      <w:lvlJc w:val="left"/>
      <w:pPr>
        <w:ind w:left="5829" w:hanging="360"/>
      </w:pPr>
    </w:lvl>
    <w:lvl w:ilvl="8" w:tplc="240A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5">
    <w:nsid w:val="157154E2"/>
    <w:multiLevelType w:val="hybridMultilevel"/>
    <w:tmpl w:val="D9EA66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D132B6"/>
    <w:multiLevelType w:val="hybridMultilevel"/>
    <w:tmpl w:val="361C24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6775D3"/>
    <w:multiLevelType w:val="hybridMultilevel"/>
    <w:tmpl w:val="DDFA6A6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2B28A1"/>
    <w:multiLevelType w:val="hybridMultilevel"/>
    <w:tmpl w:val="C25618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C0F1967"/>
    <w:multiLevelType w:val="hybridMultilevel"/>
    <w:tmpl w:val="98B498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CA264E"/>
    <w:multiLevelType w:val="hybridMultilevel"/>
    <w:tmpl w:val="8C6EBA7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E8C18CB"/>
    <w:multiLevelType w:val="hybridMultilevel"/>
    <w:tmpl w:val="906876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123F80"/>
    <w:multiLevelType w:val="hybridMultilevel"/>
    <w:tmpl w:val="8B9ECE9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2C22973"/>
    <w:multiLevelType w:val="hybridMultilevel"/>
    <w:tmpl w:val="A2809D0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5BF4703"/>
    <w:multiLevelType w:val="hybridMultilevel"/>
    <w:tmpl w:val="13ACEC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026248"/>
    <w:multiLevelType w:val="hybridMultilevel"/>
    <w:tmpl w:val="6DDC078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61361FC"/>
    <w:multiLevelType w:val="hybridMultilevel"/>
    <w:tmpl w:val="B7E8C6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6DA42B1"/>
    <w:multiLevelType w:val="hybridMultilevel"/>
    <w:tmpl w:val="9E7680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905F63"/>
    <w:multiLevelType w:val="hybridMultilevel"/>
    <w:tmpl w:val="2E942B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A0A75D5"/>
    <w:multiLevelType w:val="hybridMultilevel"/>
    <w:tmpl w:val="90D4A72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BBB5A7B"/>
    <w:multiLevelType w:val="hybridMultilevel"/>
    <w:tmpl w:val="E60623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3813DE"/>
    <w:multiLevelType w:val="hybridMultilevel"/>
    <w:tmpl w:val="D424EE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0424FE"/>
    <w:multiLevelType w:val="hybridMultilevel"/>
    <w:tmpl w:val="9CCCAF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6401FC"/>
    <w:multiLevelType w:val="hybridMultilevel"/>
    <w:tmpl w:val="8642FB1C"/>
    <w:lvl w:ilvl="0" w:tplc="240A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565" w:hanging="360"/>
      </w:pPr>
    </w:lvl>
    <w:lvl w:ilvl="2" w:tplc="240A001B" w:tentative="1">
      <w:start w:val="1"/>
      <w:numFmt w:val="lowerRoman"/>
      <w:lvlText w:val="%3."/>
      <w:lvlJc w:val="right"/>
      <w:pPr>
        <w:ind w:left="2285" w:hanging="180"/>
      </w:pPr>
    </w:lvl>
    <w:lvl w:ilvl="3" w:tplc="240A000F" w:tentative="1">
      <w:start w:val="1"/>
      <w:numFmt w:val="decimal"/>
      <w:lvlText w:val="%4."/>
      <w:lvlJc w:val="left"/>
      <w:pPr>
        <w:ind w:left="3005" w:hanging="360"/>
      </w:pPr>
    </w:lvl>
    <w:lvl w:ilvl="4" w:tplc="240A0019" w:tentative="1">
      <w:start w:val="1"/>
      <w:numFmt w:val="lowerLetter"/>
      <w:lvlText w:val="%5."/>
      <w:lvlJc w:val="left"/>
      <w:pPr>
        <w:ind w:left="3725" w:hanging="360"/>
      </w:pPr>
    </w:lvl>
    <w:lvl w:ilvl="5" w:tplc="240A001B" w:tentative="1">
      <w:start w:val="1"/>
      <w:numFmt w:val="lowerRoman"/>
      <w:lvlText w:val="%6."/>
      <w:lvlJc w:val="right"/>
      <w:pPr>
        <w:ind w:left="4445" w:hanging="180"/>
      </w:pPr>
    </w:lvl>
    <w:lvl w:ilvl="6" w:tplc="240A000F" w:tentative="1">
      <w:start w:val="1"/>
      <w:numFmt w:val="decimal"/>
      <w:lvlText w:val="%7."/>
      <w:lvlJc w:val="left"/>
      <w:pPr>
        <w:ind w:left="5165" w:hanging="360"/>
      </w:pPr>
    </w:lvl>
    <w:lvl w:ilvl="7" w:tplc="240A0019" w:tentative="1">
      <w:start w:val="1"/>
      <w:numFmt w:val="lowerLetter"/>
      <w:lvlText w:val="%8."/>
      <w:lvlJc w:val="left"/>
      <w:pPr>
        <w:ind w:left="5885" w:hanging="360"/>
      </w:pPr>
    </w:lvl>
    <w:lvl w:ilvl="8" w:tplc="240A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34">
    <w:nsid w:val="366D3142"/>
    <w:multiLevelType w:val="hybridMultilevel"/>
    <w:tmpl w:val="CBAACF6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BD0E5A"/>
    <w:multiLevelType w:val="hybridMultilevel"/>
    <w:tmpl w:val="2D8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8513F34"/>
    <w:multiLevelType w:val="hybridMultilevel"/>
    <w:tmpl w:val="B83E9D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611A9F"/>
    <w:multiLevelType w:val="hybridMultilevel"/>
    <w:tmpl w:val="E8CCA04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3AC602A9"/>
    <w:multiLevelType w:val="hybridMultilevel"/>
    <w:tmpl w:val="572CA0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C1A03B6"/>
    <w:multiLevelType w:val="hybridMultilevel"/>
    <w:tmpl w:val="206C408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C246216"/>
    <w:multiLevelType w:val="hybridMultilevel"/>
    <w:tmpl w:val="3F2AAAD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C316182"/>
    <w:multiLevelType w:val="hybridMultilevel"/>
    <w:tmpl w:val="24623CF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3CE00D86"/>
    <w:multiLevelType w:val="hybridMultilevel"/>
    <w:tmpl w:val="200A721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0164FEF"/>
    <w:multiLevelType w:val="hybridMultilevel"/>
    <w:tmpl w:val="75A4AB74"/>
    <w:lvl w:ilvl="0" w:tplc="240A000F">
      <w:start w:val="1"/>
      <w:numFmt w:val="decimal"/>
      <w:lvlText w:val="%1."/>
      <w:lvlJc w:val="left"/>
      <w:pPr>
        <w:ind w:left="783" w:hanging="360"/>
      </w:pPr>
    </w:lvl>
    <w:lvl w:ilvl="1" w:tplc="240A0019" w:tentative="1">
      <w:start w:val="1"/>
      <w:numFmt w:val="lowerLetter"/>
      <w:lvlText w:val="%2."/>
      <w:lvlJc w:val="left"/>
      <w:pPr>
        <w:ind w:left="1503" w:hanging="360"/>
      </w:pPr>
    </w:lvl>
    <w:lvl w:ilvl="2" w:tplc="240A001B" w:tentative="1">
      <w:start w:val="1"/>
      <w:numFmt w:val="lowerRoman"/>
      <w:lvlText w:val="%3."/>
      <w:lvlJc w:val="right"/>
      <w:pPr>
        <w:ind w:left="2223" w:hanging="180"/>
      </w:pPr>
    </w:lvl>
    <w:lvl w:ilvl="3" w:tplc="240A000F" w:tentative="1">
      <w:start w:val="1"/>
      <w:numFmt w:val="decimal"/>
      <w:lvlText w:val="%4."/>
      <w:lvlJc w:val="left"/>
      <w:pPr>
        <w:ind w:left="2943" w:hanging="360"/>
      </w:pPr>
    </w:lvl>
    <w:lvl w:ilvl="4" w:tplc="240A0019" w:tentative="1">
      <w:start w:val="1"/>
      <w:numFmt w:val="lowerLetter"/>
      <w:lvlText w:val="%5."/>
      <w:lvlJc w:val="left"/>
      <w:pPr>
        <w:ind w:left="3663" w:hanging="360"/>
      </w:pPr>
    </w:lvl>
    <w:lvl w:ilvl="5" w:tplc="240A001B" w:tentative="1">
      <w:start w:val="1"/>
      <w:numFmt w:val="lowerRoman"/>
      <w:lvlText w:val="%6."/>
      <w:lvlJc w:val="right"/>
      <w:pPr>
        <w:ind w:left="4383" w:hanging="180"/>
      </w:pPr>
    </w:lvl>
    <w:lvl w:ilvl="6" w:tplc="240A000F" w:tentative="1">
      <w:start w:val="1"/>
      <w:numFmt w:val="decimal"/>
      <w:lvlText w:val="%7."/>
      <w:lvlJc w:val="left"/>
      <w:pPr>
        <w:ind w:left="5103" w:hanging="360"/>
      </w:pPr>
    </w:lvl>
    <w:lvl w:ilvl="7" w:tplc="240A0019" w:tentative="1">
      <w:start w:val="1"/>
      <w:numFmt w:val="lowerLetter"/>
      <w:lvlText w:val="%8."/>
      <w:lvlJc w:val="left"/>
      <w:pPr>
        <w:ind w:left="5823" w:hanging="360"/>
      </w:pPr>
    </w:lvl>
    <w:lvl w:ilvl="8" w:tplc="240A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4">
    <w:nsid w:val="405543BA"/>
    <w:multiLevelType w:val="hybridMultilevel"/>
    <w:tmpl w:val="E3A031B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2D6581C"/>
    <w:multiLevelType w:val="hybridMultilevel"/>
    <w:tmpl w:val="F2DEC0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BC708D"/>
    <w:multiLevelType w:val="hybridMultilevel"/>
    <w:tmpl w:val="3D52D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0C5FE6"/>
    <w:multiLevelType w:val="hybridMultilevel"/>
    <w:tmpl w:val="6EF2AC2A"/>
    <w:lvl w:ilvl="0" w:tplc="240A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48">
    <w:nsid w:val="4A0D0D57"/>
    <w:multiLevelType w:val="hybridMultilevel"/>
    <w:tmpl w:val="ECF880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ABC46A1"/>
    <w:multiLevelType w:val="hybridMultilevel"/>
    <w:tmpl w:val="A466542E"/>
    <w:lvl w:ilvl="0" w:tplc="240A000F">
      <w:start w:val="1"/>
      <w:numFmt w:val="decimal"/>
      <w:lvlText w:val="%1."/>
      <w:lvlJc w:val="left"/>
      <w:pPr>
        <w:ind w:left="845" w:hanging="360"/>
      </w:pPr>
    </w:lvl>
    <w:lvl w:ilvl="1" w:tplc="240A0019" w:tentative="1">
      <w:start w:val="1"/>
      <w:numFmt w:val="lowerLetter"/>
      <w:lvlText w:val="%2."/>
      <w:lvlJc w:val="left"/>
      <w:pPr>
        <w:ind w:left="1565" w:hanging="360"/>
      </w:pPr>
    </w:lvl>
    <w:lvl w:ilvl="2" w:tplc="240A001B" w:tentative="1">
      <w:start w:val="1"/>
      <w:numFmt w:val="lowerRoman"/>
      <w:lvlText w:val="%3."/>
      <w:lvlJc w:val="right"/>
      <w:pPr>
        <w:ind w:left="2285" w:hanging="180"/>
      </w:pPr>
    </w:lvl>
    <w:lvl w:ilvl="3" w:tplc="240A000F" w:tentative="1">
      <w:start w:val="1"/>
      <w:numFmt w:val="decimal"/>
      <w:lvlText w:val="%4."/>
      <w:lvlJc w:val="left"/>
      <w:pPr>
        <w:ind w:left="3005" w:hanging="360"/>
      </w:pPr>
    </w:lvl>
    <w:lvl w:ilvl="4" w:tplc="240A0019" w:tentative="1">
      <w:start w:val="1"/>
      <w:numFmt w:val="lowerLetter"/>
      <w:lvlText w:val="%5."/>
      <w:lvlJc w:val="left"/>
      <w:pPr>
        <w:ind w:left="3725" w:hanging="360"/>
      </w:pPr>
    </w:lvl>
    <w:lvl w:ilvl="5" w:tplc="240A001B" w:tentative="1">
      <w:start w:val="1"/>
      <w:numFmt w:val="lowerRoman"/>
      <w:lvlText w:val="%6."/>
      <w:lvlJc w:val="right"/>
      <w:pPr>
        <w:ind w:left="4445" w:hanging="180"/>
      </w:pPr>
    </w:lvl>
    <w:lvl w:ilvl="6" w:tplc="240A000F" w:tentative="1">
      <w:start w:val="1"/>
      <w:numFmt w:val="decimal"/>
      <w:lvlText w:val="%7."/>
      <w:lvlJc w:val="left"/>
      <w:pPr>
        <w:ind w:left="5165" w:hanging="360"/>
      </w:pPr>
    </w:lvl>
    <w:lvl w:ilvl="7" w:tplc="240A0019" w:tentative="1">
      <w:start w:val="1"/>
      <w:numFmt w:val="lowerLetter"/>
      <w:lvlText w:val="%8."/>
      <w:lvlJc w:val="left"/>
      <w:pPr>
        <w:ind w:left="5885" w:hanging="360"/>
      </w:pPr>
    </w:lvl>
    <w:lvl w:ilvl="8" w:tplc="240A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0">
    <w:nsid w:val="4C97025C"/>
    <w:multiLevelType w:val="hybridMultilevel"/>
    <w:tmpl w:val="71CE5F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D1C0229"/>
    <w:multiLevelType w:val="hybridMultilevel"/>
    <w:tmpl w:val="F7F2895C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1D01AD"/>
    <w:multiLevelType w:val="hybridMultilevel"/>
    <w:tmpl w:val="E930735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04E7FF9"/>
    <w:multiLevelType w:val="hybridMultilevel"/>
    <w:tmpl w:val="74C4037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33F58E3"/>
    <w:multiLevelType w:val="hybridMultilevel"/>
    <w:tmpl w:val="BBFAEFB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34A7508"/>
    <w:multiLevelType w:val="hybridMultilevel"/>
    <w:tmpl w:val="27B6EE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622218"/>
    <w:multiLevelType w:val="hybridMultilevel"/>
    <w:tmpl w:val="5F36189C"/>
    <w:lvl w:ilvl="0" w:tplc="ED6AA54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57701A1"/>
    <w:multiLevelType w:val="hybridMultilevel"/>
    <w:tmpl w:val="6646198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578605EC"/>
    <w:multiLevelType w:val="hybridMultilevel"/>
    <w:tmpl w:val="E16EEA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3B2A39"/>
    <w:multiLevelType w:val="hybridMultilevel"/>
    <w:tmpl w:val="25349ED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58C84C32"/>
    <w:multiLevelType w:val="hybridMultilevel"/>
    <w:tmpl w:val="B05896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9780D9D"/>
    <w:multiLevelType w:val="hybridMultilevel"/>
    <w:tmpl w:val="FD4866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98A4D8F"/>
    <w:multiLevelType w:val="hybridMultilevel"/>
    <w:tmpl w:val="5770C8F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5B2033A0"/>
    <w:multiLevelType w:val="hybridMultilevel"/>
    <w:tmpl w:val="639EF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C1563FB"/>
    <w:multiLevelType w:val="hybridMultilevel"/>
    <w:tmpl w:val="A552EBE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5EDE39DA"/>
    <w:multiLevelType w:val="hybridMultilevel"/>
    <w:tmpl w:val="263890C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5F39601E"/>
    <w:multiLevelType w:val="hybridMultilevel"/>
    <w:tmpl w:val="68D083F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61C22DE2"/>
    <w:multiLevelType w:val="hybridMultilevel"/>
    <w:tmpl w:val="F7AC362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67060B5F"/>
    <w:multiLevelType w:val="hybridMultilevel"/>
    <w:tmpl w:val="C5D043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365C01"/>
    <w:multiLevelType w:val="hybridMultilevel"/>
    <w:tmpl w:val="D76AB0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6BC7713E"/>
    <w:multiLevelType w:val="hybridMultilevel"/>
    <w:tmpl w:val="317E16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C0552A0"/>
    <w:multiLevelType w:val="hybridMultilevel"/>
    <w:tmpl w:val="FF121B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0A54EB"/>
    <w:multiLevelType w:val="hybridMultilevel"/>
    <w:tmpl w:val="F45612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15B07FF"/>
    <w:multiLevelType w:val="hybridMultilevel"/>
    <w:tmpl w:val="C830748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3F70B59"/>
    <w:multiLevelType w:val="hybridMultilevel"/>
    <w:tmpl w:val="21BC72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9684C38"/>
    <w:multiLevelType w:val="hybridMultilevel"/>
    <w:tmpl w:val="9D58B7F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9964D07"/>
    <w:multiLevelType w:val="hybridMultilevel"/>
    <w:tmpl w:val="AB7089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7B4D7E34"/>
    <w:multiLevelType w:val="hybridMultilevel"/>
    <w:tmpl w:val="CEE6DAF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2"/>
  </w:num>
  <w:num w:numId="3">
    <w:abstractNumId w:val="50"/>
  </w:num>
  <w:num w:numId="4">
    <w:abstractNumId w:val="13"/>
  </w:num>
  <w:num w:numId="5">
    <w:abstractNumId w:val="52"/>
  </w:num>
  <w:num w:numId="6">
    <w:abstractNumId w:val="25"/>
  </w:num>
  <w:num w:numId="7">
    <w:abstractNumId w:val="15"/>
  </w:num>
  <w:num w:numId="8">
    <w:abstractNumId w:val="76"/>
  </w:num>
  <w:num w:numId="9">
    <w:abstractNumId w:val="46"/>
  </w:num>
  <w:num w:numId="10">
    <w:abstractNumId w:val="62"/>
  </w:num>
  <w:num w:numId="11">
    <w:abstractNumId w:val="11"/>
  </w:num>
  <w:num w:numId="12">
    <w:abstractNumId w:val="19"/>
  </w:num>
  <w:num w:numId="13">
    <w:abstractNumId w:val="7"/>
  </w:num>
  <w:num w:numId="14">
    <w:abstractNumId w:val="77"/>
  </w:num>
  <w:num w:numId="15">
    <w:abstractNumId w:val="16"/>
  </w:num>
  <w:num w:numId="16">
    <w:abstractNumId w:val="40"/>
  </w:num>
  <w:num w:numId="17">
    <w:abstractNumId w:val="64"/>
  </w:num>
  <w:num w:numId="18">
    <w:abstractNumId w:val="66"/>
  </w:num>
  <w:num w:numId="19">
    <w:abstractNumId w:val="14"/>
  </w:num>
  <w:num w:numId="20">
    <w:abstractNumId w:val="63"/>
  </w:num>
  <w:num w:numId="21">
    <w:abstractNumId w:val="32"/>
  </w:num>
  <w:num w:numId="22">
    <w:abstractNumId w:val="53"/>
  </w:num>
  <w:num w:numId="23">
    <w:abstractNumId w:val="4"/>
  </w:num>
  <w:num w:numId="24">
    <w:abstractNumId w:val="26"/>
  </w:num>
  <w:num w:numId="25">
    <w:abstractNumId w:val="17"/>
  </w:num>
  <w:num w:numId="26">
    <w:abstractNumId w:val="20"/>
  </w:num>
  <w:num w:numId="27">
    <w:abstractNumId w:val="49"/>
  </w:num>
  <w:num w:numId="28">
    <w:abstractNumId w:val="57"/>
  </w:num>
  <w:num w:numId="29">
    <w:abstractNumId w:val="37"/>
  </w:num>
  <w:num w:numId="30">
    <w:abstractNumId w:val="31"/>
  </w:num>
  <w:num w:numId="31">
    <w:abstractNumId w:val="33"/>
  </w:num>
  <w:num w:numId="32">
    <w:abstractNumId w:val="68"/>
  </w:num>
  <w:num w:numId="33">
    <w:abstractNumId w:val="23"/>
  </w:num>
  <w:num w:numId="34">
    <w:abstractNumId w:val="41"/>
  </w:num>
  <w:num w:numId="35">
    <w:abstractNumId w:val="5"/>
  </w:num>
  <w:num w:numId="36">
    <w:abstractNumId w:val="51"/>
  </w:num>
  <w:num w:numId="37">
    <w:abstractNumId w:val="12"/>
  </w:num>
  <w:num w:numId="38">
    <w:abstractNumId w:val="22"/>
  </w:num>
  <w:num w:numId="39">
    <w:abstractNumId w:val="58"/>
  </w:num>
  <w:num w:numId="40">
    <w:abstractNumId w:val="61"/>
  </w:num>
  <w:num w:numId="41">
    <w:abstractNumId w:val="43"/>
  </w:num>
  <w:num w:numId="42">
    <w:abstractNumId w:val="38"/>
  </w:num>
  <w:num w:numId="43">
    <w:abstractNumId w:val="72"/>
  </w:num>
  <w:num w:numId="44">
    <w:abstractNumId w:val="75"/>
  </w:num>
  <w:num w:numId="45">
    <w:abstractNumId w:val="29"/>
  </w:num>
  <w:num w:numId="46">
    <w:abstractNumId w:val="30"/>
  </w:num>
  <w:num w:numId="47">
    <w:abstractNumId w:val="2"/>
  </w:num>
  <w:num w:numId="48">
    <w:abstractNumId w:val="28"/>
  </w:num>
  <w:num w:numId="49">
    <w:abstractNumId w:val="73"/>
  </w:num>
  <w:num w:numId="50">
    <w:abstractNumId w:val="74"/>
  </w:num>
  <w:num w:numId="51">
    <w:abstractNumId w:val="45"/>
  </w:num>
  <w:num w:numId="52">
    <w:abstractNumId w:val="10"/>
  </w:num>
  <w:num w:numId="53">
    <w:abstractNumId w:val="39"/>
  </w:num>
  <w:num w:numId="54">
    <w:abstractNumId w:val="34"/>
  </w:num>
  <w:num w:numId="55">
    <w:abstractNumId w:val="70"/>
  </w:num>
  <w:num w:numId="56">
    <w:abstractNumId w:val="18"/>
  </w:num>
  <w:num w:numId="57">
    <w:abstractNumId w:val="27"/>
  </w:num>
  <w:num w:numId="58">
    <w:abstractNumId w:val="9"/>
  </w:num>
  <w:num w:numId="59">
    <w:abstractNumId w:val="44"/>
  </w:num>
  <w:num w:numId="60">
    <w:abstractNumId w:val="54"/>
  </w:num>
  <w:num w:numId="61">
    <w:abstractNumId w:val="24"/>
  </w:num>
  <w:num w:numId="62">
    <w:abstractNumId w:val="65"/>
  </w:num>
  <w:num w:numId="63">
    <w:abstractNumId w:val="1"/>
  </w:num>
  <w:num w:numId="64">
    <w:abstractNumId w:val="59"/>
  </w:num>
  <w:num w:numId="65">
    <w:abstractNumId w:val="71"/>
  </w:num>
  <w:num w:numId="66">
    <w:abstractNumId w:val="60"/>
  </w:num>
  <w:num w:numId="67">
    <w:abstractNumId w:val="3"/>
  </w:num>
  <w:num w:numId="68">
    <w:abstractNumId w:val="8"/>
  </w:num>
  <w:num w:numId="69">
    <w:abstractNumId w:val="21"/>
  </w:num>
  <w:num w:numId="70">
    <w:abstractNumId w:val="6"/>
  </w:num>
  <w:num w:numId="71">
    <w:abstractNumId w:val="36"/>
  </w:num>
  <w:num w:numId="72">
    <w:abstractNumId w:val="56"/>
  </w:num>
  <w:num w:numId="73">
    <w:abstractNumId w:val="55"/>
  </w:num>
  <w:num w:numId="74">
    <w:abstractNumId w:val="69"/>
  </w:num>
  <w:num w:numId="75">
    <w:abstractNumId w:val="35"/>
  </w:num>
  <w:num w:numId="76">
    <w:abstractNumId w:val="67"/>
  </w:num>
  <w:num w:numId="77">
    <w:abstractNumId w:val="47"/>
  </w:num>
  <w:num w:numId="78">
    <w:abstractNumId w:val="4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GrammaticalErrors/>
  <w:activeWritingStyle w:appName="MSWord" w:lang="es-ES" w:vendorID="9" w:dllVersion="512" w:checkStyle="1"/>
  <w:activeWritingStyle w:appName="MSWord" w:lang="es-ES_tradnl" w:vendorID="9" w:dllVersion="512" w:checkStyle="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2D"/>
    <w:rsid w:val="00000352"/>
    <w:rsid w:val="00000811"/>
    <w:rsid w:val="00002B8E"/>
    <w:rsid w:val="00003122"/>
    <w:rsid w:val="00004168"/>
    <w:rsid w:val="00004BA7"/>
    <w:rsid w:val="00004C8E"/>
    <w:rsid w:val="00005019"/>
    <w:rsid w:val="00006BF0"/>
    <w:rsid w:val="00006C04"/>
    <w:rsid w:val="0000799D"/>
    <w:rsid w:val="000105CB"/>
    <w:rsid w:val="00010B9B"/>
    <w:rsid w:val="000111E7"/>
    <w:rsid w:val="00011478"/>
    <w:rsid w:val="000117DB"/>
    <w:rsid w:val="000136D5"/>
    <w:rsid w:val="00014840"/>
    <w:rsid w:val="00014FEC"/>
    <w:rsid w:val="000152D7"/>
    <w:rsid w:val="00015443"/>
    <w:rsid w:val="00015798"/>
    <w:rsid w:val="00016B7E"/>
    <w:rsid w:val="00016BF3"/>
    <w:rsid w:val="0001766C"/>
    <w:rsid w:val="00017EB6"/>
    <w:rsid w:val="00017ED7"/>
    <w:rsid w:val="0002056F"/>
    <w:rsid w:val="0002079F"/>
    <w:rsid w:val="00020979"/>
    <w:rsid w:val="000209F9"/>
    <w:rsid w:val="00020E73"/>
    <w:rsid w:val="00021ED0"/>
    <w:rsid w:val="00022900"/>
    <w:rsid w:val="00022A67"/>
    <w:rsid w:val="000245E6"/>
    <w:rsid w:val="0002486E"/>
    <w:rsid w:val="00025A4E"/>
    <w:rsid w:val="00025BE4"/>
    <w:rsid w:val="0002618C"/>
    <w:rsid w:val="00027160"/>
    <w:rsid w:val="00027436"/>
    <w:rsid w:val="000275B0"/>
    <w:rsid w:val="00027771"/>
    <w:rsid w:val="00027BC3"/>
    <w:rsid w:val="000305A9"/>
    <w:rsid w:val="0003073C"/>
    <w:rsid w:val="00030ABA"/>
    <w:rsid w:val="00031795"/>
    <w:rsid w:val="0003185E"/>
    <w:rsid w:val="00031ABB"/>
    <w:rsid w:val="000323C6"/>
    <w:rsid w:val="00032973"/>
    <w:rsid w:val="00033C5A"/>
    <w:rsid w:val="0003507B"/>
    <w:rsid w:val="00035A87"/>
    <w:rsid w:val="00035B56"/>
    <w:rsid w:val="000373AE"/>
    <w:rsid w:val="00037A81"/>
    <w:rsid w:val="0004027B"/>
    <w:rsid w:val="00041737"/>
    <w:rsid w:val="00042D36"/>
    <w:rsid w:val="0004395F"/>
    <w:rsid w:val="00043ED4"/>
    <w:rsid w:val="00044605"/>
    <w:rsid w:val="00044E48"/>
    <w:rsid w:val="00045330"/>
    <w:rsid w:val="00045677"/>
    <w:rsid w:val="000456C7"/>
    <w:rsid w:val="000457D3"/>
    <w:rsid w:val="000459A5"/>
    <w:rsid w:val="000459B4"/>
    <w:rsid w:val="000467EB"/>
    <w:rsid w:val="00046E0A"/>
    <w:rsid w:val="00047945"/>
    <w:rsid w:val="00051160"/>
    <w:rsid w:val="000518B5"/>
    <w:rsid w:val="00051AE3"/>
    <w:rsid w:val="00051B3F"/>
    <w:rsid w:val="000525CB"/>
    <w:rsid w:val="00052B96"/>
    <w:rsid w:val="00052FDA"/>
    <w:rsid w:val="00053391"/>
    <w:rsid w:val="0005557E"/>
    <w:rsid w:val="00055E04"/>
    <w:rsid w:val="00056C01"/>
    <w:rsid w:val="00056E6A"/>
    <w:rsid w:val="000573B9"/>
    <w:rsid w:val="000605D2"/>
    <w:rsid w:val="00061060"/>
    <w:rsid w:val="000615D4"/>
    <w:rsid w:val="00061A24"/>
    <w:rsid w:val="00062025"/>
    <w:rsid w:val="0006256A"/>
    <w:rsid w:val="00062622"/>
    <w:rsid w:val="000628BA"/>
    <w:rsid w:val="00062D7F"/>
    <w:rsid w:val="00062DB9"/>
    <w:rsid w:val="00063216"/>
    <w:rsid w:val="000637D8"/>
    <w:rsid w:val="00063974"/>
    <w:rsid w:val="0006403A"/>
    <w:rsid w:val="0006410D"/>
    <w:rsid w:val="00065B78"/>
    <w:rsid w:val="000670DF"/>
    <w:rsid w:val="00070489"/>
    <w:rsid w:val="0007076C"/>
    <w:rsid w:val="00070F72"/>
    <w:rsid w:val="000711C6"/>
    <w:rsid w:val="00071803"/>
    <w:rsid w:val="00072069"/>
    <w:rsid w:val="0007275A"/>
    <w:rsid w:val="0007338B"/>
    <w:rsid w:val="000733CA"/>
    <w:rsid w:val="0007494E"/>
    <w:rsid w:val="00074E3C"/>
    <w:rsid w:val="000753A7"/>
    <w:rsid w:val="000754D9"/>
    <w:rsid w:val="00075F40"/>
    <w:rsid w:val="00076046"/>
    <w:rsid w:val="00076EC4"/>
    <w:rsid w:val="00077676"/>
    <w:rsid w:val="00077B25"/>
    <w:rsid w:val="0008005F"/>
    <w:rsid w:val="000806E0"/>
    <w:rsid w:val="00080F89"/>
    <w:rsid w:val="00080FDF"/>
    <w:rsid w:val="0008178E"/>
    <w:rsid w:val="00081839"/>
    <w:rsid w:val="00081C8D"/>
    <w:rsid w:val="000822CD"/>
    <w:rsid w:val="00082634"/>
    <w:rsid w:val="00083202"/>
    <w:rsid w:val="00083833"/>
    <w:rsid w:val="000844AB"/>
    <w:rsid w:val="00084541"/>
    <w:rsid w:val="000857EF"/>
    <w:rsid w:val="00085E59"/>
    <w:rsid w:val="00086098"/>
    <w:rsid w:val="00086AF0"/>
    <w:rsid w:val="000905EC"/>
    <w:rsid w:val="00090985"/>
    <w:rsid w:val="00090F2D"/>
    <w:rsid w:val="000910FD"/>
    <w:rsid w:val="0009142D"/>
    <w:rsid w:val="0009169A"/>
    <w:rsid w:val="0009186C"/>
    <w:rsid w:val="0009195C"/>
    <w:rsid w:val="00091B8D"/>
    <w:rsid w:val="00092231"/>
    <w:rsid w:val="000935EA"/>
    <w:rsid w:val="00095BB9"/>
    <w:rsid w:val="000968E4"/>
    <w:rsid w:val="000A0153"/>
    <w:rsid w:val="000A018E"/>
    <w:rsid w:val="000A15C3"/>
    <w:rsid w:val="000A1824"/>
    <w:rsid w:val="000A309D"/>
    <w:rsid w:val="000A312E"/>
    <w:rsid w:val="000A325F"/>
    <w:rsid w:val="000A445E"/>
    <w:rsid w:val="000A44F7"/>
    <w:rsid w:val="000A450D"/>
    <w:rsid w:val="000A4BD4"/>
    <w:rsid w:val="000A4D4C"/>
    <w:rsid w:val="000A503E"/>
    <w:rsid w:val="000A57DD"/>
    <w:rsid w:val="000A5ACE"/>
    <w:rsid w:val="000A6724"/>
    <w:rsid w:val="000A7513"/>
    <w:rsid w:val="000A79A5"/>
    <w:rsid w:val="000A7F55"/>
    <w:rsid w:val="000B0C81"/>
    <w:rsid w:val="000B0D73"/>
    <w:rsid w:val="000B0FAD"/>
    <w:rsid w:val="000B21BC"/>
    <w:rsid w:val="000B2B3C"/>
    <w:rsid w:val="000B2CD9"/>
    <w:rsid w:val="000B32F5"/>
    <w:rsid w:val="000B3740"/>
    <w:rsid w:val="000B45B2"/>
    <w:rsid w:val="000B492C"/>
    <w:rsid w:val="000B4DEE"/>
    <w:rsid w:val="000B51EB"/>
    <w:rsid w:val="000B5755"/>
    <w:rsid w:val="000B620E"/>
    <w:rsid w:val="000B6A36"/>
    <w:rsid w:val="000B6EDF"/>
    <w:rsid w:val="000B737C"/>
    <w:rsid w:val="000B7586"/>
    <w:rsid w:val="000B75E5"/>
    <w:rsid w:val="000C0560"/>
    <w:rsid w:val="000C0EEE"/>
    <w:rsid w:val="000C1946"/>
    <w:rsid w:val="000C1F41"/>
    <w:rsid w:val="000C202A"/>
    <w:rsid w:val="000C2044"/>
    <w:rsid w:val="000C25BB"/>
    <w:rsid w:val="000C2D79"/>
    <w:rsid w:val="000C35D1"/>
    <w:rsid w:val="000C3648"/>
    <w:rsid w:val="000C4141"/>
    <w:rsid w:val="000C4D23"/>
    <w:rsid w:val="000C5795"/>
    <w:rsid w:val="000C5E89"/>
    <w:rsid w:val="000C5FAC"/>
    <w:rsid w:val="000C6206"/>
    <w:rsid w:val="000C6525"/>
    <w:rsid w:val="000C6E01"/>
    <w:rsid w:val="000C70D1"/>
    <w:rsid w:val="000C73F8"/>
    <w:rsid w:val="000C773B"/>
    <w:rsid w:val="000C7B65"/>
    <w:rsid w:val="000C7E8D"/>
    <w:rsid w:val="000D03FD"/>
    <w:rsid w:val="000D0D1E"/>
    <w:rsid w:val="000D112C"/>
    <w:rsid w:val="000D1233"/>
    <w:rsid w:val="000D255C"/>
    <w:rsid w:val="000D3FC6"/>
    <w:rsid w:val="000D41FD"/>
    <w:rsid w:val="000D4730"/>
    <w:rsid w:val="000D473A"/>
    <w:rsid w:val="000D47B5"/>
    <w:rsid w:val="000D4E42"/>
    <w:rsid w:val="000D5034"/>
    <w:rsid w:val="000D503B"/>
    <w:rsid w:val="000D5052"/>
    <w:rsid w:val="000D527A"/>
    <w:rsid w:val="000D69E1"/>
    <w:rsid w:val="000D6BC0"/>
    <w:rsid w:val="000D6C9F"/>
    <w:rsid w:val="000E099F"/>
    <w:rsid w:val="000E0F84"/>
    <w:rsid w:val="000E1070"/>
    <w:rsid w:val="000E115E"/>
    <w:rsid w:val="000E1719"/>
    <w:rsid w:val="000E2187"/>
    <w:rsid w:val="000E2629"/>
    <w:rsid w:val="000E27C0"/>
    <w:rsid w:val="000E2A46"/>
    <w:rsid w:val="000E2E51"/>
    <w:rsid w:val="000E3169"/>
    <w:rsid w:val="000E45DB"/>
    <w:rsid w:val="000E47EE"/>
    <w:rsid w:val="000E4A2A"/>
    <w:rsid w:val="000E4B64"/>
    <w:rsid w:val="000E4EF5"/>
    <w:rsid w:val="000E532E"/>
    <w:rsid w:val="000E5443"/>
    <w:rsid w:val="000E5912"/>
    <w:rsid w:val="000E6AC7"/>
    <w:rsid w:val="000E6F2D"/>
    <w:rsid w:val="000E7086"/>
    <w:rsid w:val="000E72B7"/>
    <w:rsid w:val="000E7CFC"/>
    <w:rsid w:val="000E7FDF"/>
    <w:rsid w:val="000F09E2"/>
    <w:rsid w:val="000F0B6F"/>
    <w:rsid w:val="000F143D"/>
    <w:rsid w:val="000F15CF"/>
    <w:rsid w:val="000F2986"/>
    <w:rsid w:val="000F37EA"/>
    <w:rsid w:val="000F382A"/>
    <w:rsid w:val="000F4035"/>
    <w:rsid w:val="000F45B5"/>
    <w:rsid w:val="000F4DE4"/>
    <w:rsid w:val="000F5110"/>
    <w:rsid w:val="000F5812"/>
    <w:rsid w:val="000F5ADD"/>
    <w:rsid w:val="000F69D5"/>
    <w:rsid w:val="000F7CC4"/>
    <w:rsid w:val="00100514"/>
    <w:rsid w:val="00101491"/>
    <w:rsid w:val="0010162E"/>
    <w:rsid w:val="00101C69"/>
    <w:rsid w:val="0010226A"/>
    <w:rsid w:val="00102B97"/>
    <w:rsid w:val="0010300E"/>
    <w:rsid w:val="0010317F"/>
    <w:rsid w:val="00103268"/>
    <w:rsid w:val="00103C27"/>
    <w:rsid w:val="00103D24"/>
    <w:rsid w:val="00104FAE"/>
    <w:rsid w:val="00105CA0"/>
    <w:rsid w:val="00106314"/>
    <w:rsid w:val="00106722"/>
    <w:rsid w:val="00106983"/>
    <w:rsid w:val="00106B52"/>
    <w:rsid w:val="00106E42"/>
    <w:rsid w:val="00106E8A"/>
    <w:rsid w:val="00106EA2"/>
    <w:rsid w:val="001101DB"/>
    <w:rsid w:val="0011150B"/>
    <w:rsid w:val="00111B10"/>
    <w:rsid w:val="00112273"/>
    <w:rsid w:val="00112462"/>
    <w:rsid w:val="001125ED"/>
    <w:rsid w:val="00112948"/>
    <w:rsid w:val="00112999"/>
    <w:rsid w:val="00112A5D"/>
    <w:rsid w:val="00112D4E"/>
    <w:rsid w:val="00113494"/>
    <w:rsid w:val="001134CE"/>
    <w:rsid w:val="0011487A"/>
    <w:rsid w:val="001150F1"/>
    <w:rsid w:val="00115E5C"/>
    <w:rsid w:val="0011727E"/>
    <w:rsid w:val="001173AE"/>
    <w:rsid w:val="00120BD4"/>
    <w:rsid w:val="001213B9"/>
    <w:rsid w:val="00121A3E"/>
    <w:rsid w:val="00121A98"/>
    <w:rsid w:val="00121F5B"/>
    <w:rsid w:val="00122820"/>
    <w:rsid w:val="00123155"/>
    <w:rsid w:val="001231C4"/>
    <w:rsid w:val="00124D6E"/>
    <w:rsid w:val="00125039"/>
    <w:rsid w:val="00125045"/>
    <w:rsid w:val="0012586D"/>
    <w:rsid w:val="00125B6A"/>
    <w:rsid w:val="001270D6"/>
    <w:rsid w:val="001276E9"/>
    <w:rsid w:val="00130392"/>
    <w:rsid w:val="001304E0"/>
    <w:rsid w:val="00130890"/>
    <w:rsid w:val="001308D8"/>
    <w:rsid w:val="00130E3A"/>
    <w:rsid w:val="00130E63"/>
    <w:rsid w:val="001314BA"/>
    <w:rsid w:val="001318B7"/>
    <w:rsid w:val="001319BC"/>
    <w:rsid w:val="00131B70"/>
    <w:rsid w:val="00131B72"/>
    <w:rsid w:val="00132099"/>
    <w:rsid w:val="0013264E"/>
    <w:rsid w:val="001326D9"/>
    <w:rsid w:val="00132DD9"/>
    <w:rsid w:val="00133957"/>
    <w:rsid w:val="00133A91"/>
    <w:rsid w:val="00134569"/>
    <w:rsid w:val="00134A6F"/>
    <w:rsid w:val="00134C2F"/>
    <w:rsid w:val="00134EAE"/>
    <w:rsid w:val="001353C5"/>
    <w:rsid w:val="0013547E"/>
    <w:rsid w:val="00135DA5"/>
    <w:rsid w:val="00135DF9"/>
    <w:rsid w:val="00136492"/>
    <w:rsid w:val="0013712F"/>
    <w:rsid w:val="001377D1"/>
    <w:rsid w:val="00137EDF"/>
    <w:rsid w:val="00137FB6"/>
    <w:rsid w:val="001403F3"/>
    <w:rsid w:val="00140A6B"/>
    <w:rsid w:val="00140D70"/>
    <w:rsid w:val="001412BE"/>
    <w:rsid w:val="00142107"/>
    <w:rsid w:val="00143138"/>
    <w:rsid w:val="001444F5"/>
    <w:rsid w:val="00144828"/>
    <w:rsid w:val="00144D7F"/>
    <w:rsid w:val="00144ED0"/>
    <w:rsid w:val="001450B2"/>
    <w:rsid w:val="00145936"/>
    <w:rsid w:val="00146040"/>
    <w:rsid w:val="00146AAB"/>
    <w:rsid w:val="001478B8"/>
    <w:rsid w:val="00147CC8"/>
    <w:rsid w:val="00150D63"/>
    <w:rsid w:val="00150EF5"/>
    <w:rsid w:val="00152156"/>
    <w:rsid w:val="001522CD"/>
    <w:rsid w:val="0015245E"/>
    <w:rsid w:val="001525BD"/>
    <w:rsid w:val="00152DDC"/>
    <w:rsid w:val="00153FAE"/>
    <w:rsid w:val="00154C45"/>
    <w:rsid w:val="00155591"/>
    <w:rsid w:val="001557CC"/>
    <w:rsid w:val="00156425"/>
    <w:rsid w:val="00156880"/>
    <w:rsid w:val="00156C8B"/>
    <w:rsid w:val="00156F4D"/>
    <w:rsid w:val="00156FC8"/>
    <w:rsid w:val="00157890"/>
    <w:rsid w:val="0016012C"/>
    <w:rsid w:val="00160A50"/>
    <w:rsid w:val="0016198A"/>
    <w:rsid w:val="00161A1A"/>
    <w:rsid w:val="00161BD5"/>
    <w:rsid w:val="001621B0"/>
    <w:rsid w:val="00162651"/>
    <w:rsid w:val="0016383F"/>
    <w:rsid w:val="00164258"/>
    <w:rsid w:val="0016430F"/>
    <w:rsid w:val="00164FCC"/>
    <w:rsid w:val="00165622"/>
    <w:rsid w:val="00165CA3"/>
    <w:rsid w:val="00165D99"/>
    <w:rsid w:val="00165FDD"/>
    <w:rsid w:val="00166624"/>
    <w:rsid w:val="00166D8B"/>
    <w:rsid w:val="001677D1"/>
    <w:rsid w:val="0017070C"/>
    <w:rsid w:val="00170CCF"/>
    <w:rsid w:val="001717DA"/>
    <w:rsid w:val="0017254D"/>
    <w:rsid w:val="0017294A"/>
    <w:rsid w:val="001729B0"/>
    <w:rsid w:val="00172B6A"/>
    <w:rsid w:val="00173D0B"/>
    <w:rsid w:val="00174679"/>
    <w:rsid w:val="00174D78"/>
    <w:rsid w:val="0017526A"/>
    <w:rsid w:val="00175A63"/>
    <w:rsid w:val="00175AEA"/>
    <w:rsid w:val="00175B50"/>
    <w:rsid w:val="001767F8"/>
    <w:rsid w:val="001770DC"/>
    <w:rsid w:val="001776C3"/>
    <w:rsid w:val="00177933"/>
    <w:rsid w:val="00177E69"/>
    <w:rsid w:val="001808DE"/>
    <w:rsid w:val="00180EBA"/>
    <w:rsid w:val="001820F4"/>
    <w:rsid w:val="00182271"/>
    <w:rsid w:val="0018252E"/>
    <w:rsid w:val="001829CF"/>
    <w:rsid w:val="00183259"/>
    <w:rsid w:val="00183333"/>
    <w:rsid w:val="00183C01"/>
    <w:rsid w:val="00183DE0"/>
    <w:rsid w:val="00183E5E"/>
    <w:rsid w:val="001853C0"/>
    <w:rsid w:val="0018573F"/>
    <w:rsid w:val="00185FD7"/>
    <w:rsid w:val="00186194"/>
    <w:rsid w:val="00187449"/>
    <w:rsid w:val="0018788D"/>
    <w:rsid w:val="00190597"/>
    <w:rsid w:val="001906FD"/>
    <w:rsid w:val="00190732"/>
    <w:rsid w:val="00191043"/>
    <w:rsid w:val="0019160B"/>
    <w:rsid w:val="001919A0"/>
    <w:rsid w:val="00191DDA"/>
    <w:rsid w:val="00192688"/>
    <w:rsid w:val="00192F3B"/>
    <w:rsid w:val="001932EE"/>
    <w:rsid w:val="001933F3"/>
    <w:rsid w:val="001946D3"/>
    <w:rsid w:val="001949CD"/>
    <w:rsid w:val="00194A44"/>
    <w:rsid w:val="00194F01"/>
    <w:rsid w:val="00195350"/>
    <w:rsid w:val="00195578"/>
    <w:rsid w:val="001956B4"/>
    <w:rsid w:val="00195C69"/>
    <w:rsid w:val="00197155"/>
    <w:rsid w:val="001A0826"/>
    <w:rsid w:val="001A0F67"/>
    <w:rsid w:val="001A17BE"/>
    <w:rsid w:val="001A191E"/>
    <w:rsid w:val="001A3416"/>
    <w:rsid w:val="001A3779"/>
    <w:rsid w:val="001A3CA9"/>
    <w:rsid w:val="001A4287"/>
    <w:rsid w:val="001A4788"/>
    <w:rsid w:val="001A4A6F"/>
    <w:rsid w:val="001A5022"/>
    <w:rsid w:val="001A558F"/>
    <w:rsid w:val="001A5DE6"/>
    <w:rsid w:val="001A6667"/>
    <w:rsid w:val="001A6683"/>
    <w:rsid w:val="001A6C3A"/>
    <w:rsid w:val="001A768D"/>
    <w:rsid w:val="001A7B23"/>
    <w:rsid w:val="001B0164"/>
    <w:rsid w:val="001B0999"/>
    <w:rsid w:val="001B0FD7"/>
    <w:rsid w:val="001B1AAF"/>
    <w:rsid w:val="001B202A"/>
    <w:rsid w:val="001B23DD"/>
    <w:rsid w:val="001B26ED"/>
    <w:rsid w:val="001B2C77"/>
    <w:rsid w:val="001B33C8"/>
    <w:rsid w:val="001B3552"/>
    <w:rsid w:val="001B4CBF"/>
    <w:rsid w:val="001B58B1"/>
    <w:rsid w:val="001B59B6"/>
    <w:rsid w:val="001B5E37"/>
    <w:rsid w:val="001B60E1"/>
    <w:rsid w:val="001B6FCB"/>
    <w:rsid w:val="001B7998"/>
    <w:rsid w:val="001C0482"/>
    <w:rsid w:val="001C05F4"/>
    <w:rsid w:val="001C1054"/>
    <w:rsid w:val="001C119D"/>
    <w:rsid w:val="001C1360"/>
    <w:rsid w:val="001C14C5"/>
    <w:rsid w:val="001C3A21"/>
    <w:rsid w:val="001C4160"/>
    <w:rsid w:val="001C4D86"/>
    <w:rsid w:val="001C4D91"/>
    <w:rsid w:val="001C5537"/>
    <w:rsid w:val="001C5A8D"/>
    <w:rsid w:val="001C6A59"/>
    <w:rsid w:val="001C7153"/>
    <w:rsid w:val="001C7C40"/>
    <w:rsid w:val="001D0067"/>
    <w:rsid w:val="001D00A4"/>
    <w:rsid w:val="001D053C"/>
    <w:rsid w:val="001D060C"/>
    <w:rsid w:val="001D0A6E"/>
    <w:rsid w:val="001D17B8"/>
    <w:rsid w:val="001D1A40"/>
    <w:rsid w:val="001D1DFA"/>
    <w:rsid w:val="001D2274"/>
    <w:rsid w:val="001D2444"/>
    <w:rsid w:val="001D2C11"/>
    <w:rsid w:val="001D3397"/>
    <w:rsid w:val="001D3762"/>
    <w:rsid w:val="001D44CA"/>
    <w:rsid w:val="001D504A"/>
    <w:rsid w:val="001D55B1"/>
    <w:rsid w:val="001D5693"/>
    <w:rsid w:val="001D56EA"/>
    <w:rsid w:val="001D5DD5"/>
    <w:rsid w:val="001D62EB"/>
    <w:rsid w:val="001D6B72"/>
    <w:rsid w:val="001D6C1B"/>
    <w:rsid w:val="001D6C5C"/>
    <w:rsid w:val="001D6E5A"/>
    <w:rsid w:val="001D6F19"/>
    <w:rsid w:val="001D726E"/>
    <w:rsid w:val="001D73D5"/>
    <w:rsid w:val="001D74AF"/>
    <w:rsid w:val="001D7C28"/>
    <w:rsid w:val="001D7E55"/>
    <w:rsid w:val="001E0072"/>
    <w:rsid w:val="001E0257"/>
    <w:rsid w:val="001E0AFB"/>
    <w:rsid w:val="001E0B0E"/>
    <w:rsid w:val="001E105C"/>
    <w:rsid w:val="001E165F"/>
    <w:rsid w:val="001E1C1A"/>
    <w:rsid w:val="001E20FD"/>
    <w:rsid w:val="001E24CE"/>
    <w:rsid w:val="001E2C25"/>
    <w:rsid w:val="001E421A"/>
    <w:rsid w:val="001E4482"/>
    <w:rsid w:val="001E44B0"/>
    <w:rsid w:val="001E56D9"/>
    <w:rsid w:val="001E696F"/>
    <w:rsid w:val="001F0960"/>
    <w:rsid w:val="001F0EF7"/>
    <w:rsid w:val="001F103B"/>
    <w:rsid w:val="001F1BD4"/>
    <w:rsid w:val="001F1DFC"/>
    <w:rsid w:val="001F1E01"/>
    <w:rsid w:val="001F2E30"/>
    <w:rsid w:val="001F2FF1"/>
    <w:rsid w:val="001F30B5"/>
    <w:rsid w:val="001F38AF"/>
    <w:rsid w:val="001F3DF1"/>
    <w:rsid w:val="001F4437"/>
    <w:rsid w:val="001F471E"/>
    <w:rsid w:val="001F4865"/>
    <w:rsid w:val="001F56FC"/>
    <w:rsid w:val="001F5D7A"/>
    <w:rsid w:val="001F5F66"/>
    <w:rsid w:val="001F63DD"/>
    <w:rsid w:val="001F689A"/>
    <w:rsid w:val="001F6DDE"/>
    <w:rsid w:val="001F79CB"/>
    <w:rsid w:val="001F7B88"/>
    <w:rsid w:val="001F7E62"/>
    <w:rsid w:val="001F7F57"/>
    <w:rsid w:val="00200478"/>
    <w:rsid w:val="00200A97"/>
    <w:rsid w:val="00200ECA"/>
    <w:rsid w:val="00201320"/>
    <w:rsid w:val="00201F61"/>
    <w:rsid w:val="00201F63"/>
    <w:rsid w:val="00201F88"/>
    <w:rsid w:val="002024C4"/>
    <w:rsid w:val="00203376"/>
    <w:rsid w:val="00203450"/>
    <w:rsid w:val="002041CF"/>
    <w:rsid w:val="00204692"/>
    <w:rsid w:val="00204916"/>
    <w:rsid w:val="0020605C"/>
    <w:rsid w:val="0020666F"/>
    <w:rsid w:val="002067F0"/>
    <w:rsid w:val="00206869"/>
    <w:rsid w:val="002069C6"/>
    <w:rsid w:val="00206E17"/>
    <w:rsid w:val="00207A7E"/>
    <w:rsid w:val="00210804"/>
    <w:rsid w:val="0021185C"/>
    <w:rsid w:val="00211AAF"/>
    <w:rsid w:val="00211FF9"/>
    <w:rsid w:val="002127A6"/>
    <w:rsid w:val="00213659"/>
    <w:rsid w:val="00213DDA"/>
    <w:rsid w:val="00214868"/>
    <w:rsid w:val="00214F89"/>
    <w:rsid w:val="00215473"/>
    <w:rsid w:val="002155F6"/>
    <w:rsid w:val="00216673"/>
    <w:rsid w:val="00217530"/>
    <w:rsid w:val="002176E1"/>
    <w:rsid w:val="00217BF0"/>
    <w:rsid w:val="002214A0"/>
    <w:rsid w:val="002218B0"/>
    <w:rsid w:val="0022240D"/>
    <w:rsid w:val="00222B2B"/>
    <w:rsid w:val="00223BF4"/>
    <w:rsid w:val="00223E06"/>
    <w:rsid w:val="002241E3"/>
    <w:rsid w:val="00224D17"/>
    <w:rsid w:val="00230034"/>
    <w:rsid w:val="0023137B"/>
    <w:rsid w:val="00231546"/>
    <w:rsid w:val="00231705"/>
    <w:rsid w:val="00232246"/>
    <w:rsid w:val="002323FF"/>
    <w:rsid w:val="00232D33"/>
    <w:rsid w:val="00232EF0"/>
    <w:rsid w:val="002345A7"/>
    <w:rsid w:val="0023464F"/>
    <w:rsid w:val="00234B73"/>
    <w:rsid w:val="00234E43"/>
    <w:rsid w:val="002361AD"/>
    <w:rsid w:val="002364D6"/>
    <w:rsid w:val="002367C3"/>
    <w:rsid w:val="0023702C"/>
    <w:rsid w:val="002373CB"/>
    <w:rsid w:val="00237E88"/>
    <w:rsid w:val="00240474"/>
    <w:rsid w:val="00240762"/>
    <w:rsid w:val="00241864"/>
    <w:rsid w:val="00241D7A"/>
    <w:rsid w:val="00241F6B"/>
    <w:rsid w:val="002424A8"/>
    <w:rsid w:val="002426DB"/>
    <w:rsid w:val="002429ED"/>
    <w:rsid w:val="00242E5C"/>
    <w:rsid w:val="00243097"/>
    <w:rsid w:val="00243825"/>
    <w:rsid w:val="00243AD4"/>
    <w:rsid w:val="00243B72"/>
    <w:rsid w:val="00243D3F"/>
    <w:rsid w:val="00243E5C"/>
    <w:rsid w:val="00243FCB"/>
    <w:rsid w:val="00244316"/>
    <w:rsid w:val="00245658"/>
    <w:rsid w:val="002458E0"/>
    <w:rsid w:val="00245B35"/>
    <w:rsid w:val="00245D9D"/>
    <w:rsid w:val="0024671A"/>
    <w:rsid w:val="0024692C"/>
    <w:rsid w:val="0024725B"/>
    <w:rsid w:val="00247890"/>
    <w:rsid w:val="00250405"/>
    <w:rsid w:val="002504B7"/>
    <w:rsid w:val="00251077"/>
    <w:rsid w:val="002516C4"/>
    <w:rsid w:val="00252653"/>
    <w:rsid w:val="00252914"/>
    <w:rsid w:val="00252AFD"/>
    <w:rsid w:val="00252B1E"/>
    <w:rsid w:val="00253E7B"/>
    <w:rsid w:val="0025411A"/>
    <w:rsid w:val="00254481"/>
    <w:rsid w:val="00255017"/>
    <w:rsid w:val="002553B3"/>
    <w:rsid w:val="0025546C"/>
    <w:rsid w:val="00255561"/>
    <w:rsid w:val="002559D6"/>
    <w:rsid w:val="00255CA3"/>
    <w:rsid w:val="00256347"/>
    <w:rsid w:val="002576B1"/>
    <w:rsid w:val="00257FE3"/>
    <w:rsid w:val="0026047D"/>
    <w:rsid w:val="00260906"/>
    <w:rsid w:val="00260FFB"/>
    <w:rsid w:val="0026102E"/>
    <w:rsid w:val="002611C2"/>
    <w:rsid w:val="00261625"/>
    <w:rsid w:val="002620E7"/>
    <w:rsid w:val="0026221B"/>
    <w:rsid w:val="00262644"/>
    <w:rsid w:val="0026293B"/>
    <w:rsid w:val="00262CBF"/>
    <w:rsid w:val="00263228"/>
    <w:rsid w:val="002638FD"/>
    <w:rsid w:val="0026398F"/>
    <w:rsid w:val="00263CE5"/>
    <w:rsid w:val="00264116"/>
    <w:rsid w:val="00264AF5"/>
    <w:rsid w:val="00264C22"/>
    <w:rsid w:val="0026508D"/>
    <w:rsid w:val="002659F1"/>
    <w:rsid w:val="00265A77"/>
    <w:rsid w:val="00265CBE"/>
    <w:rsid w:val="0026621D"/>
    <w:rsid w:val="00266801"/>
    <w:rsid w:val="0026745A"/>
    <w:rsid w:val="0026784C"/>
    <w:rsid w:val="00267B17"/>
    <w:rsid w:val="00270071"/>
    <w:rsid w:val="00270133"/>
    <w:rsid w:val="00270D46"/>
    <w:rsid w:val="0027220F"/>
    <w:rsid w:val="00272D2B"/>
    <w:rsid w:val="0027335C"/>
    <w:rsid w:val="00273723"/>
    <w:rsid w:val="00273FD8"/>
    <w:rsid w:val="00274855"/>
    <w:rsid w:val="002749D3"/>
    <w:rsid w:val="00274BF1"/>
    <w:rsid w:val="00275721"/>
    <w:rsid w:val="00276849"/>
    <w:rsid w:val="00276D0D"/>
    <w:rsid w:val="00276FEB"/>
    <w:rsid w:val="002773D9"/>
    <w:rsid w:val="002775D9"/>
    <w:rsid w:val="0027782A"/>
    <w:rsid w:val="00277E97"/>
    <w:rsid w:val="00280925"/>
    <w:rsid w:val="002810EA"/>
    <w:rsid w:val="00281BEF"/>
    <w:rsid w:val="00281CCF"/>
    <w:rsid w:val="00282037"/>
    <w:rsid w:val="002828ED"/>
    <w:rsid w:val="00282B30"/>
    <w:rsid w:val="00282D9F"/>
    <w:rsid w:val="00283050"/>
    <w:rsid w:val="002831F3"/>
    <w:rsid w:val="00283501"/>
    <w:rsid w:val="00283880"/>
    <w:rsid w:val="00283EB1"/>
    <w:rsid w:val="00283EE7"/>
    <w:rsid w:val="00284396"/>
    <w:rsid w:val="00285854"/>
    <w:rsid w:val="00285B3F"/>
    <w:rsid w:val="00285F38"/>
    <w:rsid w:val="002868A7"/>
    <w:rsid w:val="002868AF"/>
    <w:rsid w:val="00287D73"/>
    <w:rsid w:val="00287E72"/>
    <w:rsid w:val="00290B01"/>
    <w:rsid w:val="00290E84"/>
    <w:rsid w:val="002916A8"/>
    <w:rsid w:val="00292291"/>
    <w:rsid w:val="002927B1"/>
    <w:rsid w:val="00292930"/>
    <w:rsid w:val="00292962"/>
    <w:rsid w:val="002931C8"/>
    <w:rsid w:val="00293596"/>
    <w:rsid w:val="0029459A"/>
    <w:rsid w:val="002946A3"/>
    <w:rsid w:val="00296337"/>
    <w:rsid w:val="002963B7"/>
    <w:rsid w:val="00296808"/>
    <w:rsid w:val="00296843"/>
    <w:rsid w:val="0029685E"/>
    <w:rsid w:val="00296D97"/>
    <w:rsid w:val="00297113"/>
    <w:rsid w:val="00297649"/>
    <w:rsid w:val="002978F4"/>
    <w:rsid w:val="00297E1A"/>
    <w:rsid w:val="002A056E"/>
    <w:rsid w:val="002A0C78"/>
    <w:rsid w:val="002A1779"/>
    <w:rsid w:val="002A1A12"/>
    <w:rsid w:val="002A1E94"/>
    <w:rsid w:val="002A32CF"/>
    <w:rsid w:val="002A3EF5"/>
    <w:rsid w:val="002A4368"/>
    <w:rsid w:val="002A47B0"/>
    <w:rsid w:val="002A490D"/>
    <w:rsid w:val="002A54DF"/>
    <w:rsid w:val="002A5729"/>
    <w:rsid w:val="002A5D81"/>
    <w:rsid w:val="002A6324"/>
    <w:rsid w:val="002A69DA"/>
    <w:rsid w:val="002A6EA2"/>
    <w:rsid w:val="002A7141"/>
    <w:rsid w:val="002A7B6D"/>
    <w:rsid w:val="002A7DB7"/>
    <w:rsid w:val="002B0858"/>
    <w:rsid w:val="002B12A3"/>
    <w:rsid w:val="002B1A74"/>
    <w:rsid w:val="002B1FCD"/>
    <w:rsid w:val="002B2928"/>
    <w:rsid w:val="002B300D"/>
    <w:rsid w:val="002B3C51"/>
    <w:rsid w:val="002B3F72"/>
    <w:rsid w:val="002B4237"/>
    <w:rsid w:val="002B4474"/>
    <w:rsid w:val="002B4BD0"/>
    <w:rsid w:val="002B5AE5"/>
    <w:rsid w:val="002B5D40"/>
    <w:rsid w:val="002B6634"/>
    <w:rsid w:val="002B6A8A"/>
    <w:rsid w:val="002B6B40"/>
    <w:rsid w:val="002B73DF"/>
    <w:rsid w:val="002B7430"/>
    <w:rsid w:val="002B776B"/>
    <w:rsid w:val="002B7A3E"/>
    <w:rsid w:val="002C0309"/>
    <w:rsid w:val="002C175F"/>
    <w:rsid w:val="002C191A"/>
    <w:rsid w:val="002C1AC7"/>
    <w:rsid w:val="002C1C83"/>
    <w:rsid w:val="002C1D9E"/>
    <w:rsid w:val="002C1EB4"/>
    <w:rsid w:val="002C2371"/>
    <w:rsid w:val="002C2E2F"/>
    <w:rsid w:val="002C33C3"/>
    <w:rsid w:val="002C368E"/>
    <w:rsid w:val="002C380A"/>
    <w:rsid w:val="002C3A01"/>
    <w:rsid w:val="002C3CBE"/>
    <w:rsid w:val="002C3F6F"/>
    <w:rsid w:val="002C3F7A"/>
    <w:rsid w:val="002C4228"/>
    <w:rsid w:val="002C4276"/>
    <w:rsid w:val="002C43CC"/>
    <w:rsid w:val="002C4791"/>
    <w:rsid w:val="002C511A"/>
    <w:rsid w:val="002C5611"/>
    <w:rsid w:val="002C5A74"/>
    <w:rsid w:val="002C5BDB"/>
    <w:rsid w:val="002C61AA"/>
    <w:rsid w:val="002C656F"/>
    <w:rsid w:val="002C6FCD"/>
    <w:rsid w:val="002C7D79"/>
    <w:rsid w:val="002D030C"/>
    <w:rsid w:val="002D0540"/>
    <w:rsid w:val="002D0873"/>
    <w:rsid w:val="002D0A0C"/>
    <w:rsid w:val="002D186C"/>
    <w:rsid w:val="002D1F07"/>
    <w:rsid w:val="002D214A"/>
    <w:rsid w:val="002D21BD"/>
    <w:rsid w:val="002D23EE"/>
    <w:rsid w:val="002D2618"/>
    <w:rsid w:val="002D2838"/>
    <w:rsid w:val="002D2CFD"/>
    <w:rsid w:val="002D3404"/>
    <w:rsid w:val="002D3753"/>
    <w:rsid w:val="002D3F03"/>
    <w:rsid w:val="002D444F"/>
    <w:rsid w:val="002D4A38"/>
    <w:rsid w:val="002D59E6"/>
    <w:rsid w:val="002D5B6F"/>
    <w:rsid w:val="002D613C"/>
    <w:rsid w:val="002D68DD"/>
    <w:rsid w:val="002D749E"/>
    <w:rsid w:val="002D79CB"/>
    <w:rsid w:val="002E091F"/>
    <w:rsid w:val="002E0EA6"/>
    <w:rsid w:val="002E1473"/>
    <w:rsid w:val="002E1FA3"/>
    <w:rsid w:val="002E29C6"/>
    <w:rsid w:val="002E3052"/>
    <w:rsid w:val="002E31DE"/>
    <w:rsid w:val="002E34B3"/>
    <w:rsid w:val="002E3FE7"/>
    <w:rsid w:val="002E4235"/>
    <w:rsid w:val="002E445D"/>
    <w:rsid w:val="002E49BD"/>
    <w:rsid w:val="002E53DF"/>
    <w:rsid w:val="002E5624"/>
    <w:rsid w:val="002E6123"/>
    <w:rsid w:val="002E6BFA"/>
    <w:rsid w:val="002E715D"/>
    <w:rsid w:val="002E7E75"/>
    <w:rsid w:val="002F06EC"/>
    <w:rsid w:val="002F1496"/>
    <w:rsid w:val="002F16E9"/>
    <w:rsid w:val="002F1FE9"/>
    <w:rsid w:val="002F3224"/>
    <w:rsid w:val="002F4203"/>
    <w:rsid w:val="002F4212"/>
    <w:rsid w:val="002F4A20"/>
    <w:rsid w:val="002F5C8D"/>
    <w:rsid w:val="002F5D3D"/>
    <w:rsid w:val="002F5D6F"/>
    <w:rsid w:val="002F668C"/>
    <w:rsid w:val="002F74ED"/>
    <w:rsid w:val="0030024D"/>
    <w:rsid w:val="00301031"/>
    <w:rsid w:val="003012A1"/>
    <w:rsid w:val="003013E6"/>
    <w:rsid w:val="0030219C"/>
    <w:rsid w:val="0030244A"/>
    <w:rsid w:val="00302779"/>
    <w:rsid w:val="0030320A"/>
    <w:rsid w:val="00303951"/>
    <w:rsid w:val="00303CE7"/>
    <w:rsid w:val="00305323"/>
    <w:rsid w:val="00305673"/>
    <w:rsid w:val="00305D86"/>
    <w:rsid w:val="00305EC0"/>
    <w:rsid w:val="00306775"/>
    <w:rsid w:val="00306AB4"/>
    <w:rsid w:val="003070AB"/>
    <w:rsid w:val="0030711C"/>
    <w:rsid w:val="0030788B"/>
    <w:rsid w:val="00307A62"/>
    <w:rsid w:val="00310514"/>
    <w:rsid w:val="00310988"/>
    <w:rsid w:val="00310EAF"/>
    <w:rsid w:val="003112A7"/>
    <w:rsid w:val="00311928"/>
    <w:rsid w:val="00312B18"/>
    <w:rsid w:val="003141D5"/>
    <w:rsid w:val="003145F5"/>
    <w:rsid w:val="00314DDC"/>
    <w:rsid w:val="00315F96"/>
    <w:rsid w:val="00316501"/>
    <w:rsid w:val="00317110"/>
    <w:rsid w:val="00317573"/>
    <w:rsid w:val="00320599"/>
    <w:rsid w:val="003209D3"/>
    <w:rsid w:val="003209E8"/>
    <w:rsid w:val="00320D61"/>
    <w:rsid w:val="00321375"/>
    <w:rsid w:val="003217D6"/>
    <w:rsid w:val="003228EF"/>
    <w:rsid w:val="003229CA"/>
    <w:rsid w:val="00322A72"/>
    <w:rsid w:val="00324081"/>
    <w:rsid w:val="003247FD"/>
    <w:rsid w:val="003253CB"/>
    <w:rsid w:val="00325584"/>
    <w:rsid w:val="00325C77"/>
    <w:rsid w:val="003303C4"/>
    <w:rsid w:val="00330BF0"/>
    <w:rsid w:val="00330C3E"/>
    <w:rsid w:val="00330C75"/>
    <w:rsid w:val="00331CED"/>
    <w:rsid w:val="00331EC7"/>
    <w:rsid w:val="003320FC"/>
    <w:rsid w:val="00332185"/>
    <w:rsid w:val="003332A1"/>
    <w:rsid w:val="003332F4"/>
    <w:rsid w:val="003335BE"/>
    <w:rsid w:val="0033390B"/>
    <w:rsid w:val="00333910"/>
    <w:rsid w:val="00333BAC"/>
    <w:rsid w:val="0033578E"/>
    <w:rsid w:val="00335DEF"/>
    <w:rsid w:val="00336276"/>
    <w:rsid w:val="00336FD2"/>
    <w:rsid w:val="003378E3"/>
    <w:rsid w:val="00340061"/>
    <w:rsid w:val="00340D17"/>
    <w:rsid w:val="00341493"/>
    <w:rsid w:val="00341B46"/>
    <w:rsid w:val="00341E17"/>
    <w:rsid w:val="00341F44"/>
    <w:rsid w:val="003425EA"/>
    <w:rsid w:val="003427BB"/>
    <w:rsid w:val="00342820"/>
    <w:rsid w:val="00343EC9"/>
    <w:rsid w:val="00343ED2"/>
    <w:rsid w:val="00344048"/>
    <w:rsid w:val="0034469E"/>
    <w:rsid w:val="0034571C"/>
    <w:rsid w:val="00346437"/>
    <w:rsid w:val="003468B5"/>
    <w:rsid w:val="003468E5"/>
    <w:rsid w:val="00347803"/>
    <w:rsid w:val="00347D4E"/>
    <w:rsid w:val="00347E88"/>
    <w:rsid w:val="00347EDD"/>
    <w:rsid w:val="00350228"/>
    <w:rsid w:val="00350793"/>
    <w:rsid w:val="00350A28"/>
    <w:rsid w:val="0035118E"/>
    <w:rsid w:val="00351313"/>
    <w:rsid w:val="003523C8"/>
    <w:rsid w:val="003526D8"/>
    <w:rsid w:val="0035274D"/>
    <w:rsid w:val="00353D0C"/>
    <w:rsid w:val="00353EDF"/>
    <w:rsid w:val="00353F24"/>
    <w:rsid w:val="003546D5"/>
    <w:rsid w:val="0035498E"/>
    <w:rsid w:val="003549FC"/>
    <w:rsid w:val="00355018"/>
    <w:rsid w:val="00355257"/>
    <w:rsid w:val="00355505"/>
    <w:rsid w:val="00355741"/>
    <w:rsid w:val="00355A0B"/>
    <w:rsid w:val="00356060"/>
    <w:rsid w:val="003562FC"/>
    <w:rsid w:val="00356997"/>
    <w:rsid w:val="00356B04"/>
    <w:rsid w:val="00356EB5"/>
    <w:rsid w:val="00357878"/>
    <w:rsid w:val="00360215"/>
    <w:rsid w:val="00360B95"/>
    <w:rsid w:val="00360E9C"/>
    <w:rsid w:val="0036271B"/>
    <w:rsid w:val="00362C11"/>
    <w:rsid w:val="003630DC"/>
    <w:rsid w:val="003635E2"/>
    <w:rsid w:val="003636AE"/>
    <w:rsid w:val="0036388A"/>
    <w:rsid w:val="00364507"/>
    <w:rsid w:val="003647BB"/>
    <w:rsid w:val="00364B6E"/>
    <w:rsid w:val="00364C5D"/>
    <w:rsid w:val="00364D41"/>
    <w:rsid w:val="003650DB"/>
    <w:rsid w:val="00365837"/>
    <w:rsid w:val="00365BEE"/>
    <w:rsid w:val="003660F5"/>
    <w:rsid w:val="003662B4"/>
    <w:rsid w:val="003668C3"/>
    <w:rsid w:val="00366B24"/>
    <w:rsid w:val="00367075"/>
    <w:rsid w:val="00367BEA"/>
    <w:rsid w:val="00367E09"/>
    <w:rsid w:val="00367EB3"/>
    <w:rsid w:val="00371DC1"/>
    <w:rsid w:val="00371F45"/>
    <w:rsid w:val="00371F52"/>
    <w:rsid w:val="003723CC"/>
    <w:rsid w:val="00373189"/>
    <w:rsid w:val="00373A9D"/>
    <w:rsid w:val="00373AB7"/>
    <w:rsid w:val="00373CBB"/>
    <w:rsid w:val="00373E1D"/>
    <w:rsid w:val="003743C5"/>
    <w:rsid w:val="003744CA"/>
    <w:rsid w:val="00374714"/>
    <w:rsid w:val="00374A0A"/>
    <w:rsid w:val="00375044"/>
    <w:rsid w:val="00375423"/>
    <w:rsid w:val="00375B7F"/>
    <w:rsid w:val="00375D44"/>
    <w:rsid w:val="00375FB8"/>
    <w:rsid w:val="003768E3"/>
    <w:rsid w:val="00376BB9"/>
    <w:rsid w:val="00376C53"/>
    <w:rsid w:val="00376CA0"/>
    <w:rsid w:val="003776EE"/>
    <w:rsid w:val="00377C30"/>
    <w:rsid w:val="0038038B"/>
    <w:rsid w:val="003806D0"/>
    <w:rsid w:val="0038180F"/>
    <w:rsid w:val="0038207D"/>
    <w:rsid w:val="00382130"/>
    <w:rsid w:val="003821AD"/>
    <w:rsid w:val="00382284"/>
    <w:rsid w:val="00382411"/>
    <w:rsid w:val="0038296A"/>
    <w:rsid w:val="00382BA1"/>
    <w:rsid w:val="00383277"/>
    <w:rsid w:val="00383671"/>
    <w:rsid w:val="00383F5A"/>
    <w:rsid w:val="003847E9"/>
    <w:rsid w:val="003855BE"/>
    <w:rsid w:val="00385F1F"/>
    <w:rsid w:val="00386349"/>
    <w:rsid w:val="0038762B"/>
    <w:rsid w:val="00387DDC"/>
    <w:rsid w:val="003907D5"/>
    <w:rsid w:val="00390C7B"/>
    <w:rsid w:val="003910E2"/>
    <w:rsid w:val="00391256"/>
    <w:rsid w:val="003912F5"/>
    <w:rsid w:val="00391CD6"/>
    <w:rsid w:val="0039277D"/>
    <w:rsid w:val="00392BE3"/>
    <w:rsid w:val="003937BB"/>
    <w:rsid w:val="00393D34"/>
    <w:rsid w:val="0039409D"/>
    <w:rsid w:val="00394637"/>
    <w:rsid w:val="00395140"/>
    <w:rsid w:val="003953D1"/>
    <w:rsid w:val="00396220"/>
    <w:rsid w:val="0039649D"/>
    <w:rsid w:val="0039651E"/>
    <w:rsid w:val="003965C2"/>
    <w:rsid w:val="00397583"/>
    <w:rsid w:val="00397B53"/>
    <w:rsid w:val="003A1381"/>
    <w:rsid w:val="003A182C"/>
    <w:rsid w:val="003A198F"/>
    <w:rsid w:val="003A1E7A"/>
    <w:rsid w:val="003A1FAC"/>
    <w:rsid w:val="003A261D"/>
    <w:rsid w:val="003A2985"/>
    <w:rsid w:val="003A2AE6"/>
    <w:rsid w:val="003A2DA4"/>
    <w:rsid w:val="003A2DB7"/>
    <w:rsid w:val="003A3344"/>
    <w:rsid w:val="003A35DB"/>
    <w:rsid w:val="003A371E"/>
    <w:rsid w:val="003A387C"/>
    <w:rsid w:val="003A3D4A"/>
    <w:rsid w:val="003A41D6"/>
    <w:rsid w:val="003A464A"/>
    <w:rsid w:val="003A4CF7"/>
    <w:rsid w:val="003A4F56"/>
    <w:rsid w:val="003A51A0"/>
    <w:rsid w:val="003A53E8"/>
    <w:rsid w:val="003A5521"/>
    <w:rsid w:val="003A6146"/>
    <w:rsid w:val="003A63D0"/>
    <w:rsid w:val="003A644E"/>
    <w:rsid w:val="003A6644"/>
    <w:rsid w:val="003A6784"/>
    <w:rsid w:val="003A79A6"/>
    <w:rsid w:val="003A7BC1"/>
    <w:rsid w:val="003A7C6A"/>
    <w:rsid w:val="003B064F"/>
    <w:rsid w:val="003B2344"/>
    <w:rsid w:val="003B3061"/>
    <w:rsid w:val="003B306B"/>
    <w:rsid w:val="003B4330"/>
    <w:rsid w:val="003B4E30"/>
    <w:rsid w:val="003B5324"/>
    <w:rsid w:val="003B544C"/>
    <w:rsid w:val="003B5550"/>
    <w:rsid w:val="003B698B"/>
    <w:rsid w:val="003B70F4"/>
    <w:rsid w:val="003B785E"/>
    <w:rsid w:val="003B7A17"/>
    <w:rsid w:val="003C0932"/>
    <w:rsid w:val="003C11CC"/>
    <w:rsid w:val="003C1D6C"/>
    <w:rsid w:val="003C1E89"/>
    <w:rsid w:val="003C28DB"/>
    <w:rsid w:val="003C2B13"/>
    <w:rsid w:val="003C2EBD"/>
    <w:rsid w:val="003C3626"/>
    <w:rsid w:val="003C38E4"/>
    <w:rsid w:val="003C4083"/>
    <w:rsid w:val="003C4AEE"/>
    <w:rsid w:val="003C4BAE"/>
    <w:rsid w:val="003C5240"/>
    <w:rsid w:val="003C5C78"/>
    <w:rsid w:val="003C5FD3"/>
    <w:rsid w:val="003C72C2"/>
    <w:rsid w:val="003C75B4"/>
    <w:rsid w:val="003D061A"/>
    <w:rsid w:val="003D1236"/>
    <w:rsid w:val="003D128C"/>
    <w:rsid w:val="003D240B"/>
    <w:rsid w:val="003D2981"/>
    <w:rsid w:val="003D2A89"/>
    <w:rsid w:val="003D2CCA"/>
    <w:rsid w:val="003D47C9"/>
    <w:rsid w:val="003D4AEF"/>
    <w:rsid w:val="003D51DE"/>
    <w:rsid w:val="003D600F"/>
    <w:rsid w:val="003D6B18"/>
    <w:rsid w:val="003D749B"/>
    <w:rsid w:val="003D78D4"/>
    <w:rsid w:val="003D7989"/>
    <w:rsid w:val="003E0109"/>
    <w:rsid w:val="003E0900"/>
    <w:rsid w:val="003E0F5C"/>
    <w:rsid w:val="003E2A5A"/>
    <w:rsid w:val="003E2F03"/>
    <w:rsid w:val="003E2FE1"/>
    <w:rsid w:val="003E3005"/>
    <w:rsid w:val="003E42B6"/>
    <w:rsid w:val="003E4639"/>
    <w:rsid w:val="003E5214"/>
    <w:rsid w:val="003E5CF5"/>
    <w:rsid w:val="003E603A"/>
    <w:rsid w:val="003E6757"/>
    <w:rsid w:val="003E7160"/>
    <w:rsid w:val="003E7673"/>
    <w:rsid w:val="003E7909"/>
    <w:rsid w:val="003E7A58"/>
    <w:rsid w:val="003F0064"/>
    <w:rsid w:val="003F0D22"/>
    <w:rsid w:val="003F0E35"/>
    <w:rsid w:val="003F0F84"/>
    <w:rsid w:val="003F135C"/>
    <w:rsid w:val="003F3616"/>
    <w:rsid w:val="003F3E0B"/>
    <w:rsid w:val="003F3FA4"/>
    <w:rsid w:val="003F4500"/>
    <w:rsid w:val="003F4850"/>
    <w:rsid w:val="003F4AC9"/>
    <w:rsid w:val="003F4DA1"/>
    <w:rsid w:val="003F508A"/>
    <w:rsid w:val="003F5109"/>
    <w:rsid w:val="003F59DB"/>
    <w:rsid w:val="003F637F"/>
    <w:rsid w:val="003F64E7"/>
    <w:rsid w:val="003F6E02"/>
    <w:rsid w:val="0040008F"/>
    <w:rsid w:val="00400374"/>
    <w:rsid w:val="00400F98"/>
    <w:rsid w:val="0040235B"/>
    <w:rsid w:val="004046D0"/>
    <w:rsid w:val="00404CE8"/>
    <w:rsid w:val="00404E1E"/>
    <w:rsid w:val="00404FEC"/>
    <w:rsid w:val="004062B5"/>
    <w:rsid w:val="004067FB"/>
    <w:rsid w:val="00407570"/>
    <w:rsid w:val="004101CE"/>
    <w:rsid w:val="00410385"/>
    <w:rsid w:val="00410E6B"/>
    <w:rsid w:val="004115F1"/>
    <w:rsid w:val="0041186B"/>
    <w:rsid w:val="004129D7"/>
    <w:rsid w:val="00412F2C"/>
    <w:rsid w:val="00413368"/>
    <w:rsid w:val="004136BE"/>
    <w:rsid w:val="00413AEC"/>
    <w:rsid w:val="00413E8A"/>
    <w:rsid w:val="004143F0"/>
    <w:rsid w:val="004154E5"/>
    <w:rsid w:val="00415CF3"/>
    <w:rsid w:val="0041662B"/>
    <w:rsid w:val="00416762"/>
    <w:rsid w:val="00417144"/>
    <w:rsid w:val="004171FB"/>
    <w:rsid w:val="004173D8"/>
    <w:rsid w:val="00417651"/>
    <w:rsid w:val="00417791"/>
    <w:rsid w:val="004205EC"/>
    <w:rsid w:val="00421E33"/>
    <w:rsid w:val="00422B1C"/>
    <w:rsid w:val="00422DEA"/>
    <w:rsid w:val="004233EB"/>
    <w:rsid w:val="00424037"/>
    <w:rsid w:val="00424180"/>
    <w:rsid w:val="004249EC"/>
    <w:rsid w:val="00425403"/>
    <w:rsid w:val="00425824"/>
    <w:rsid w:val="0042698F"/>
    <w:rsid w:val="00426AF1"/>
    <w:rsid w:val="00426C21"/>
    <w:rsid w:val="00426D2A"/>
    <w:rsid w:val="004312C8"/>
    <w:rsid w:val="0043190F"/>
    <w:rsid w:val="00432581"/>
    <w:rsid w:val="00432703"/>
    <w:rsid w:val="00432D12"/>
    <w:rsid w:val="004330AA"/>
    <w:rsid w:val="00433111"/>
    <w:rsid w:val="00433732"/>
    <w:rsid w:val="00433EC3"/>
    <w:rsid w:val="0043511A"/>
    <w:rsid w:val="00435D55"/>
    <w:rsid w:val="004360B0"/>
    <w:rsid w:val="00436A23"/>
    <w:rsid w:val="00436AB3"/>
    <w:rsid w:val="004374A5"/>
    <w:rsid w:val="004376F2"/>
    <w:rsid w:val="00437E8D"/>
    <w:rsid w:val="00437EF2"/>
    <w:rsid w:val="0044003D"/>
    <w:rsid w:val="00440084"/>
    <w:rsid w:val="00440637"/>
    <w:rsid w:val="00441293"/>
    <w:rsid w:val="0044150E"/>
    <w:rsid w:val="004428D0"/>
    <w:rsid w:val="00442D55"/>
    <w:rsid w:val="00442DC3"/>
    <w:rsid w:val="00443072"/>
    <w:rsid w:val="00443F96"/>
    <w:rsid w:val="00443FD2"/>
    <w:rsid w:val="0044475F"/>
    <w:rsid w:val="00444D29"/>
    <w:rsid w:val="00445D10"/>
    <w:rsid w:val="00446434"/>
    <w:rsid w:val="00446EAA"/>
    <w:rsid w:val="00447273"/>
    <w:rsid w:val="00447EA9"/>
    <w:rsid w:val="00447EF6"/>
    <w:rsid w:val="00450E82"/>
    <w:rsid w:val="004524EB"/>
    <w:rsid w:val="00452729"/>
    <w:rsid w:val="00452B5E"/>
    <w:rsid w:val="00452B93"/>
    <w:rsid w:val="00453641"/>
    <w:rsid w:val="004537C0"/>
    <w:rsid w:val="00453842"/>
    <w:rsid w:val="00453989"/>
    <w:rsid w:val="00453E9F"/>
    <w:rsid w:val="00454029"/>
    <w:rsid w:val="004541EC"/>
    <w:rsid w:val="00454922"/>
    <w:rsid w:val="00454F6E"/>
    <w:rsid w:val="00455018"/>
    <w:rsid w:val="00455180"/>
    <w:rsid w:val="00455306"/>
    <w:rsid w:val="004558FA"/>
    <w:rsid w:val="0045594D"/>
    <w:rsid w:val="00455CEB"/>
    <w:rsid w:val="00456B63"/>
    <w:rsid w:val="00456BDC"/>
    <w:rsid w:val="00456C86"/>
    <w:rsid w:val="0045764E"/>
    <w:rsid w:val="00457651"/>
    <w:rsid w:val="00460890"/>
    <w:rsid w:val="00461B75"/>
    <w:rsid w:val="0046259F"/>
    <w:rsid w:val="004629EC"/>
    <w:rsid w:val="0046301D"/>
    <w:rsid w:val="0046371E"/>
    <w:rsid w:val="0046471C"/>
    <w:rsid w:val="0046530A"/>
    <w:rsid w:val="00465341"/>
    <w:rsid w:val="00465596"/>
    <w:rsid w:val="00465971"/>
    <w:rsid w:val="004662B9"/>
    <w:rsid w:val="00466BD5"/>
    <w:rsid w:val="0046703E"/>
    <w:rsid w:val="00467673"/>
    <w:rsid w:val="00467ED8"/>
    <w:rsid w:val="00470469"/>
    <w:rsid w:val="00472A5A"/>
    <w:rsid w:val="00472A77"/>
    <w:rsid w:val="00472B13"/>
    <w:rsid w:val="00472BA5"/>
    <w:rsid w:val="00473546"/>
    <w:rsid w:val="00473A61"/>
    <w:rsid w:val="00473AAE"/>
    <w:rsid w:val="00473C2C"/>
    <w:rsid w:val="004744BD"/>
    <w:rsid w:val="004745BA"/>
    <w:rsid w:val="00474D5D"/>
    <w:rsid w:val="004751A0"/>
    <w:rsid w:val="00476146"/>
    <w:rsid w:val="0047718C"/>
    <w:rsid w:val="004771DE"/>
    <w:rsid w:val="00477508"/>
    <w:rsid w:val="0047754E"/>
    <w:rsid w:val="004801EB"/>
    <w:rsid w:val="00481420"/>
    <w:rsid w:val="0048155F"/>
    <w:rsid w:val="00482189"/>
    <w:rsid w:val="00482CED"/>
    <w:rsid w:val="00483400"/>
    <w:rsid w:val="004845A9"/>
    <w:rsid w:val="00484D84"/>
    <w:rsid w:val="00484DFB"/>
    <w:rsid w:val="004850F0"/>
    <w:rsid w:val="00485AD4"/>
    <w:rsid w:val="00486756"/>
    <w:rsid w:val="004868F6"/>
    <w:rsid w:val="00487967"/>
    <w:rsid w:val="00487F01"/>
    <w:rsid w:val="00487FF0"/>
    <w:rsid w:val="0049018F"/>
    <w:rsid w:val="00490BA1"/>
    <w:rsid w:val="00491B58"/>
    <w:rsid w:val="0049244D"/>
    <w:rsid w:val="0049265F"/>
    <w:rsid w:val="00492E80"/>
    <w:rsid w:val="00494E2A"/>
    <w:rsid w:val="00496CBE"/>
    <w:rsid w:val="004972AF"/>
    <w:rsid w:val="00497490"/>
    <w:rsid w:val="004A0211"/>
    <w:rsid w:val="004A02AE"/>
    <w:rsid w:val="004A0B81"/>
    <w:rsid w:val="004A1075"/>
    <w:rsid w:val="004A177F"/>
    <w:rsid w:val="004A21C7"/>
    <w:rsid w:val="004A2438"/>
    <w:rsid w:val="004A24B0"/>
    <w:rsid w:val="004A278F"/>
    <w:rsid w:val="004A31D1"/>
    <w:rsid w:val="004A419B"/>
    <w:rsid w:val="004A48E0"/>
    <w:rsid w:val="004A55A2"/>
    <w:rsid w:val="004A572F"/>
    <w:rsid w:val="004A5B13"/>
    <w:rsid w:val="004A5CE9"/>
    <w:rsid w:val="004A603C"/>
    <w:rsid w:val="004A611C"/>
    <w:rsid w:val="004A6675"/>
    <w:rsid w:val="004A7C00"/>
    <w:rsid w:val="004B06D1"/>
    <w:rsid w:val="004B0A1C"/>
    <w:rsid w:val="004B1193"/>
    <w:rsid w:val="004B1EFD"/>
    <w:rsid w:val="004B2D72"/>
    <w:rsid w:val="004B40C5"/>
    <w:rsid w:val="004B5191"/>
    <w:rsid w:val="004B5D02"/>
    <w:rsid w:val="004B72CC"/>
    <w:rsid w:val="004B7B4C"/>
    <w:rsid w:val="004C0E78"/>
    <w:rsid w:val="004C14F6"/>
    <w:rsid w:val="004C27A3"/>
    <w:rsid w:val="004C2EC6"/>
    <w:rsid w:val="004C40F6"/>
    <w:rsid w:val="004C4CFE"/>
    <w:rsid w:val="004C5196"/>
    <w:rsid w:val="004C56EC"/>
    <w:rsid w:val="004C5917"/>
    <w:rsid w:val="004C5E9A"/>
    <w:rsid w:val="004C6B7F"/>
    <w:rsid w:val="004C7212"/>
    <w:rsid w:val="004C7EE3"/>
    <w:rsid w:val="004D0F1E"/>
    <w:rsid w:val="004D0F38"/>
    <w:rsid w:val="004D1088"/>
    <w:rsid w:val="004D1E35"/>
    <w:rsid w:val="004D22B8"/>
    <w:rsid w:val="004D36CA"/>
    <w:rsid w:val="004D39D1"/>
    <w:rsid w:val="004D3D4C"/>
    <w:rsid w:val="004D3D8C"/>
    <w:rsid w:val="004D41D3"/>
    <w:rsid w:val="004D4424"/>
    <w:rsid w:val="004D586F"/>
    <w:rsid w:val="004D5B43"/>
    <w:rsid w:val="004D6549"/>
    <w:rsid w:val="004D73AE"/>
    <w:rsid w:val="004D7AF2"/>
    <w:rsid w:val="004E0642"/>
    <w:rsid w:val="004E09E4"/>
    <w:rsid w:val="004E0BA7"/>
    <w:rsid w:val="004E1524"/>
    <w:rsid w:val="004E1D8A"/>
    <w:rsid w:val="004E2123"/>
    <w:rsid w:val="004E28CD"/>
    <w:rsid w:val="004E320E"/>
    <w:rsid w:val="004E3ED6"/>
    <w:rsid w:val="004E3EDA"/>
    <w:rsid w:val="004E41ED"/>
    <w:rsid w:val="004E482D"/>
    <w:rsid w:val="004E4A28"/>
    <w:rsid w:val="004E536E"/>
    <w:rsid w:val="004E6FFD"/>
    <w:rsid w:val="004E7CDF"/>
    <w:rsid w:val="004F0A75"/>
    <w:rsid w:val="004F20B4"/>
    <w:rsid w:val="004F2479"/>
    <w:rsid w:val="004F2783"/>
    <w:rsid w:val="004F2AC1"/>
    <w:rsid w:val="004F2B9F"/>
    <w:rsid w:val="004F2FDF"/>
    <w:rsid w:val="004F320F"/>
    <w:rsid w:val="004F386C"/>
    <w:rsid w:val="004F399F"/>
    <w:rsid w:val="004F4350"/>
    <w:rsid w:val="004F440E"/>
    <w:rsid w:val="004F4458"/>
    <w:rsid w:val="004F4DC7"/>
    <w:rsid w:val="004F540F"/>
    <w:rsid w:val="004F55D2"/>
    <w:rsid w:val="004F7BB6"/>
    <w:rsid w:val="00500D1D"/>
    <w:rsid w:val="005017A1"/>
    <w:rsid w:val="00501B5E"/>
    <w:rsid w:val="0050217C"/>
    <w:rsid w:val="00502225"/>
    <w:rsid w:val="00502513"/>
    <w:rsid w:val="00502572"/>
    <w:rsid w:val="0050296C"/>
    <w:rsid w:val="00502E9A"/>
    <w:rsid w:val="00503512"/>
    <w:rsid w:val="00504731"/>
    <w:rsid w:val="00504A74"/>
    <w:rsid w:val="00504EC3"/>
    <w:rsid w:val="00504FEF"/>
    <w:rsid w:val="0050526A"/>
    <w:rsid w:val="00506795"/>
    <w:rsid w:val="00506929"/>
    <w:rsid w:val="00506EB9"/>
    <w:rsid w:val="0050720D"/>
    <w:rsid w:val="00507259"/>
    <w:rsid w:val="0050741A"/>
    <w:rsid w:val="00507867"/>
    <w:rsid w:val="00507F38"/>
    <w:rsid w:val="0051113F"/>
    <w:rsid w:val="0051134B"/>
    <w:rsid w:val="00511452"/>
    <w:rsid w:val="00512092"/>
    <w:rsid w:val="00512699"/>
    <w:rsid w:val="00513A6C"/>
    <w:rsid w:val="00514AA2"/>
    <w:rsid w:val="00514B11"/>
    <w:rsid w:val="00514C19"/>
    <w:rsid w:val="00515214"/>
    <w:rsid w:val="00515BE2"/>
    <w:rsid w:val="00516CE2"/>
    <w:rsid w:val="00520BFB"/>
    <w:rsid w:val="005210ED"/>
    <w:rsid w:val="00522708"/>
    <w:rsid w:val="00522C3C"/>
    <w:rsid w:val="00522DE0"/>
    <w:rsid w:val="0052330F"/>
    <w:rsid w:val="005234DD"/>
    <w:rsid w:val="0052367C"/>
    <w:rsid w:val="0052473B"/>
    <w:rsid w:val="00525128"/>
    <w:rsid w:val="005251A0"/>
    <w:rsid w:val="00526580"/>
    <w:rsid w:val="005277FA"/>
    <w:rsid w:val="00527B14"/>
    <w:rsid w:val="0053018F"/>
    <w:rsid w:val="00530E34"/>
    <w:rsid w:val="00531A51"/>
    <w:rsid w:val="00531C7A"/>
    <w:rsid w:val="005321EB"/>
    <w:rsid w:val="005324FB"/>
    <w:rsid w:val="0053288D"/>
    <w:rsid w:val="005335E8"/>
    <w:rsid w:val="005345D2"/>
    <w:rsid w:val="005353D5"/>
    <w:rsid w:val="0053543C"/>
    <w:rsid w:val="0053582B"/>
    <w:rsid w:val="00535BB1"/>
    <w:rsid w:val="005364A1"/>
    <w:rsid w:val="00537800"/>
    <w:rsid w:val="00540140"/>
    <w:rsid w:val="005402FA"/>
    <w:rsid w:val="00541535"/>
    <w:rsid w:val="0054179F"/>
    <w:rsid w:val="00542042"/>
    <w:rsid w:val="00542540"/>
    <w:rsid w:val="005426BB"/>
    <w:rsid w:val="005433A8"/>
    <w:rsid w:val="00543818"/>
    <w:rsid w:val="00543DFC"/>
    <w:rsid w:val="00544370"/>
    <w:rsid w:val="005458A5"/>
    <w:rsid w:val="005462A3"/>
    <w:rsid w:val="00546F39"/>
    <w:rsid w:val="00547321"/>
    <w:rsid w:val="005475C5"/>
    <w:rsid w:val="00547653"/>
    <w:rsid w:val="00550F1A"/>
    <w:rsid w:val="0055215D"/>
    <w:rsid w:val="005526A9"/>
    <w:rsid w:val="00552D50"/>
    <w:rsid w:val="00552F0F"/>
    <w:rsid w:val="00553B6A"/>
    <w:rsid w:val="005545BE"/>
    <w:rsid w:val="00555253"/>
    <w:rsid w:val="005558AF"/>
    <w:rsid w:val="00555AF4"/>
    <w:rsid w:val="005575C8"/>
    <w:rsid w:val="00557E41"/>
    <w:rsid w:val="00560266"/>
    <w:rsid w:val="00560527"/>
    <w:rsid w:val="00561886"/>
    <w:rsid w:val="0056188A"/>
    <w:rsid w:val="00561AE3"/>
    <w:rsid w:val="005627DA"/>
    <w:rsid w:val="00562887"/>
    <w:rsid w:val="00562F23"/>
    <w:rsid w:val="0056368A"/>
    <w:rsid w:val="00563F5C"/>
    <w:rsid w:val="00564185"/>
    <w:rsid w:val="00564635"/>
    <w:rsid w:val="00564888"/>
    <w:rsid w:val="00564ABF"/>
    <w:rsid w:val="00564B1B"/>
    <w:rsid w:val="00564BC4"/>
    <w:rsid w:val="00564C84"/>
    <w:rsid w:val="00564FBF"/>
    <w:rsid w:val="0056539F"/>
    <w:rsid w:val="00566BC7"/>
    <w:rsid w:val="00566E08"/>
    <w:rsid w:val="00567833"/>
    <w:rsid w:val="005679F4"/>
    <w:rsid w:val="00567DFC"/>
    <w:rsid w:val="00570207"/>
    <w:rsid w:val="005704B9"/>
    <w:rsid w:val="00570556"/>
    <w:rsid w:val="00570DC3"/>
    <w:rsid w:val="00571104"/>
    <w:rsid w:val="005721C6"/>
    <w:rsid w:val="00572D80"/>
    <w:rsid w:val="0057384F"/>
    <w:rsid w:val="00573C29"/>
    <w:rsid w:val="00573D22"/>
    <w:rsid w:val="005743C0"/>
    <w:rsid w:val="005749E6"/>
    <w:rsid w:val="0057536A"/>
    <w:rsid w:val="00575FD0"/>
    <w:rsid w:val="00576B69"/>
    <w:rsid w:val="00576E97"/>
    <w:rsid w:val="005775C1"/>
    <w:rsid w:val="005777D0"/>
    <w:rsid w:val="00580106"/>
    <w:rsid w:val="00580BB1"/>
    <w:rsid w:val="00581149"/>
    <w:rsid w:val="00581648"/>
    <w:rsid w:val="00582219"/>
    <w:rsid w:val="0058223B"/>
    <w:rsid w:val="00582A29"/>
    <w:rsid w:val="00582F82"/>
    <w:rsid w:val="00584779"/>
    <w:rsid w:val="00585077"/>
    <w:rsid w:val="00585326"/>
    <w:rsid w:val="00585A7B"/>
    <w:rsid w:val="00585CA0"/>
    <w:rsid w:val="005866AA"/>
    <w:rsid w:val="00587216"/>
    <w:rsid w:val="00587457"/>
    <w:rsid w:val="00587BE1"/>
    <w:rsid w:val="005901F3"/>
    <w:rsid w:val="00590630"/>
    <w:rsid w:val="00590CF2"/>
    <w:rsid w:val="00590D40"/>
    <w:rsid w:val="00590E7A"/>
    <w:rsid w:val="005912DF"/>
    <w:rsid w:val="00591E74"/>
    <w:rsid w:val="0059221E"/>
    <w:rsid w:val="00592660"/>
    <w:rsid w:val="00592CB5"/>
    <w:rsid w:val="0059393D"/>
    <w:rsid w:val="005940B3"/>
    <w:rsid w:val="00594194"/>
    <w:rsid w:val="005945F6"/>
    <w:rsid w:val="00594FF9"/>
    <w:rsid w:val="00595C3D"/>
    <w:rsid w:val="0059700A"/>
    <w:rsid w:val="005972B2"/>
    <w:rsid w:val="00597312"/>
    <w:rsid w:val="00597346"/>
    <w:rsid w:val="005973F3"/>
    <w:rsid w:val="005977F3"/>
    <w:rsid w:val="005979A1"/>
    <w:rsid w:val="005979B4"/>
    <w:rsid w:val="00597E98"/>
    <w:rsid w:val="005A01FA"/>
    <w:rsid w:val="005A10D4"/>
    <w:rsid w:val="005A1425"/>
    <w:rsid w:val="005A1D4E"/>
    <w:rsid w:val="005A2751"/>
    <w:rsid w:val="005A2B83"/>
    <w:rsid w:val="005A3477"/>
    <w:rsid w:val="005A35B1"/>
    <w:rsid w:val="005A3B15"/>
    <w:rsid w:val="005A3CED"/>
    <w:rsid w:val="005A40EB"/>
    <w:rsid w:val="005A4653"/>
    <w:rsid w:val="005A47DC"/>
    <w:rsid w:val="005A493F"/>
    <w:rsid w:val="005A49E3"/>
    <w:rsid w:val="005A4BB1"/>
    <w:rsid w:val="005A58F3"/>
    <w:rsid w:val="005A5C7B"/>
    <w:rsid w:val="005A6009"/>
    <w:rsid w:val="005A68F9"/>
    <w:rsid w:val="005A6AE0"/>
    <w:rsid w:val="005A6EE7"/>
    <w:rsid w:val="005A7147"/>
    <w:rsid w:val="005A7AF6"/>
    <w:rsid w:val="005B044A"/>
    <w:rsid w:val="005B1B62"/>
    <w:rsid w:val="005B1DD0"/>
    <w:rsid w:val="005B201F"/>
    <w:rsid w:val="005B205A"/>
    <w:rsid w:val="005B235E"/>
    <w:rsid w:val="005B3859"/>
    <w:rsid w:val="005B3DC7"/>
    <w:rsid w:val="005B3E1F"/>
    <w:rsid w:val="005B3ED8"/>
    <w:rsid w:val="005B49A1"/>
    <w:rsid w:val="005B50E9"/>
    <w:rsid w:val="005B5267"/>
    <w:rsid w:val="005B6773"/>
    <w:rsid w:val="005B697E"/>
    <w:rsid w:val="005B69E4"/>
    <w:rsid w:val="005B6D2D"/>
    <w:rsid w:val="005B7861"/>
    <w:rsid w:val="005B7BB1"/>
    <w:rsid w:val="005C00A1"/>
    <w:rsid w:val="005C0107"/>
    <w:rsid w:val="005C0198"/>
    <w:rsid w:val="005C146F"/>
    <w:rsid w:val="005C1782"/>
    <w:rsid w:val="005C18A5"/>
    <w:rsid w:val="005C18AC"/>
    <w:rsid w:val="005C19D3"/>
    <w:rsid w:val="005C20F9"/>
    <w:rsid w:val="005C2280"/>
    <w:rsid w:val="005C23EE"/>
    <w:rsid w:val="005C24B1"/>
    <w:rsid w:val="005C262E"/>
    <w:rsid w:val="005C305D"/>
    <w:rsid w:val="005C30FB"/>
    <w:rsid w:val="005C3728"/>
    <w:rsid w:val="005C3C2C"/>
    <w:rsid w:val="005C3D9F"/>
    <w:rsid w:val="005C3E68"/>
    <w:rsid w:val="005C4D24"/>
    <w:rsid w:val="005C4D4D"/>
    <w:rsid w:val="005C58AA"/>
    <w:rsid w:val="005C70AA"/>
    <w:rsid w:val="005C7170"/>
    <w:rsid w:val="005C7203"/>
    <w:rsid w:val="005C72D5"/>
    <w:rsid w:val="005C7629"/>
    <w:rsid w:val="005C77A6"/>
    <w:rsid w:val="005C7F1E"/>
    <w:rsid w:val="005D006B"/>
    <w:rsid w:val="005D05CF"/>
    <w:rsid w:val="005D0A4B"/>
    <w:rsid w:val="005D0DB5"/>
    <w:rsid w:val="005D127E"/>
    <w:rsid w:val="005D2244"/>
    <w:rsid w:val="005D305A"/>
    <w:rsid w:val="005D35BD"/>
    <w:rsid w:val="005D41F4"/>
    <w:rsid w:val="005D4E48"/>
    <w:rsid w:val="005D5049"/>
    <w:rsid w:val="005D5F2B"/>
    <w:rsid w:val="005D62EE"/>
    <w:rsid w:val="005D6415"/>
    <w:rsid w:val="005D683B"/>
    <w:rsid w:val="005D6F2F"/>
    <w:rsid w:val="005D727C"/>
    <w:rsid w:val="005D7A7F"/>
    <w:rsid w:val="005D7DD3"/>
    <w:rsid w:val="005D7E00"/>
    <w:rsid w:val="005D7F7A"/>
    <w:rsid w:val="005E0119"/>
    <w:rsid w:val="005E0148"/>
    <w:rsid w:val="005E14D7"/>
    <w:rsid w:val="005E1A22"/>
    <w:rsid w:val="005E2757"/>
    <w:rsid w:val="005E2FE8"/>
    <w:rsid w:val="005E4069"/>
    <w:rsid w:val="005E468E"/>
    <w:rsid w:val="005E515B"/>
    <w:rsid w:val="005E51FB"/>
    <w:rsid w:val="005E584E"/>
    <w:rsid w:val="005E59FA"/>
    <w:rsid w:val="005E5F33"/>
    <w:rsid w:val="005E6557"/>
    <w:rsid w:val="005E723A"/>
    <w:rsid w:val="005E75CD"/>
    <w:rsid w:val="005F073C"/>
    <w:rsid w:val="005F16C1"/>
    <w:rsid w:val="005F1D6B"/>
    <w:rsid w:val="005F2091"/>
    <w:rsid w:val="005F25C7"/>
    <w:rsid w:val="005F2E0C"/>
    <w:rsid w:val="005F2EF3"/>
    <w:rsid w:val="005F3EEC"/>
    <w:rsid w:val="005F3FBE"/>
    <w:rsid w:val="005F4FBF"/>
    <w:rsid w:val="005F57E5"/>
    <w:rsid w:val="005F61D3"/>
    <w:rsid w:val="005F67C2"/>
    <w:rsid w:val="005F70F0"/>
    <w:rsid w:val="005F7266"/>
    <w:rsid w:val="005F7402"/>
    <w:rsid w:val="005F7A9C"/>
    <w:rsid w:val="005F7DDA"/>
    <w:rsid w:val="005F7F82"/>
    <w:rsid w:val="00600E8E"/>
    <w:rsid w:val="00601213"/>
    <w:rsid w:val="00601970"/>
    <w:rsid w:val="00601BA4"/>
    <w:rsid w:val="00603071"/>
    <w:rsid w:val="00603263"/>
    <w:rsid w:val="00603C10"/>
    <w:rsid w:val="0060431A"/>
    <w:rsid w:val="00604C04"/>
    <w:rsid w:val="0060570C"/>
    <w:rsid w:val="00605B63"/>
    <w:rsid w:val="00605BC1"/>
    <w:rsid w:val="00605ECA"/>
    <w:rsid w:val="00605F38"/>
    <w:rsid w:val="0060629B"/>
    <w:rsid w:val="00606324"/>
    <w:rsid w:val="0060640C"/>
    <w:rsid w:val="00606675"/>
    <w:rsid w:val="00606DEA"/>
    <w:rsid w:val="006070AE"/>
    <w:rsid w:val="006072F1"/>
    <w:rsid w:val="0060756F"/>
    <w:rsid w:val="00607F46"/>
    <w:rsid w:val="00610170"/>
    <w:rsid w:val="0061024D"/>
    <w:rsid w:val="0061042D"/>
    <w:rsid w:val="00610B09"/>
    <w:rsid w:val="00610FE4"/>
    <w:rsid w:val="00611C20"/>
    <w:rsid w:val="006137B3"/>
    <w:rsid w:val="00613FF6"/>
    <w:rsid w:val="006150B3"/>
    <w:rsid w:val="006155CA"/>
    <w:rsid w:val="00616AD3"/>
    <w:rsid w:val="00617BBD"/>
    <w:rsid w:val="00617CAD"/>
    <w:rsid w:val="0062098B"/>
    <w:rsid w:val="00620A34"/>
    <w:rsid w:val="00620B79"/>
    <w:rsid w:val="00620FB6"/>
    <w:rsid w:val="00621A44"/>
    <w:rsid w:val="00621D34"/>
    <w:rsid w:val="00622039"/>
    <w:rsid w:val="00622CC2"/>
    <w:rsid w:val="00623033"/>
    <w:rsid w:val="0062466F"/>
    <w:rsid w:val="00624C9F"/>
    <w:rsid w:val="00625744"/>
    <w:rsid w:val="0062582B"/>
    <w:rsid w:val="0062664F"/>
    <w:rsid w:val="006267F1"/>
    <w:rsid w:val="0062731F"/>
    <w:rsid w:val="0062744E"/>
    <w:rsid w:val="006301B3"/>
    <w:rsid w:val="006316DC"/>
    <w:rsid w:val="0063175F"/>
    <w:rsid w:val="0063215C"/>
    <w:rsid w:val="006324CB"/>
    <w:rsid w:val="00633E77"/>
    <w:rsid w:val="006345B8"/>
    <w:rsid w:val="00634CFD"/>
    <w:rsid w:val="0063594F"/>
    <w:rsid w:val="00635C54"/>
    <w:rsid w:val="00636207"/>
    <w:rsid w:val="006364B4"/>
    <w:rsid w:val="006378FD"/>
    <w:rsid w:val="0063793D"/>
    <w:rsid w:val="00637E16"/>
    <w:rsid w:val="00640073"/>
    <w:rsid w:val="00640558"/>
    <w:rsid w:val="00640AE2"/>
    <w:rsid w:val="00640C30"/>
    <w:rsid w:val="00640C93"/>
    <w:rsid w:val="00640E46"/>
    <w:rsid w:val="0064125A"/>
    <w:rsid w:val="0064138B"/>
    <w:rsid w:val="006414E0"/>
    <w:rsid w:val="00641BA7"/>
    <w:rsid w:val="00641C45"/>
    <w:rsid w:val="00642287"/>
    <w:rsid w:val="0064277C"/>
    <w:rsid w:val="00642956"/>
    <w:rsid w:val="00643AB0"/>
    <w:rsid w:val="00643AF0"/>
    <w:rsid w:val="00644C65"/>
    <w:rsid w:val="00645100"/>
    <w:rsid w:val="00645A4C"/>
    <w:rsid w:val="00645BFF"/>
    <w:rsid w:val="00646295"/>
    <w:rsid w:val="00647A54"/>
    <w:rsid w:val="00650133"/>
    <w:rsid w:val="006506D8"/>
    <w:rsid w:val="0065081B"/>
    <w:rsid w:val="00650832"/>
    <w:rsid w:val="00650873"/>
    <w:rsid w:val="00651A68"/>
    <w:rsid w:val="00651B2B"/>
    <w:rsid w:val="00651FE8"/>
    <w:rsid w:val="00652374"/>
    <w:rsid w:val="006525F8"/>
    <w:rsid w:val="0065298D"/>
    <w:rsid w:val="00652AA4"/>
    <w:rsid w:val="00652BDF"/>
    <w:rsid w:val="006532A0"/>
    <w:rsid w:val="0065337F"/>
    <w:rsid w:val="00653474"/>
    <w:rsid w:val="0065541A"/>
    <w:rsid w:val="00655E65"/>
    <w:rsid w:val="00656003"/>
    <w:rsid w:val="006560AE"/>
    <w:rsid w:val="006562F3"/>
    <w:rsid w:val="00656785"/>
    <w:rsid w:val="00656FFF"/>
    <w:rsid w:val="00657475"/>
    <w:rsid w:val="00657B79"/>
    <w:rsid w:val="00660B5C"/>
    <w:rsid w:val="00661177"/>
    <w:rsid w:val="0066162C"/>
    <w:rsid w:val="0066214B"/>
    <w:rsid w:val="00662A25"/>
    <w:rsid w:val="00662AB8"/>
    <w:rsid w:val="00662BAA"/>
    <w:rsid w:val="0066361E"/>
    <w:rsid w:val="00663DE7"/>
    <w:rsid w:val="0066432E"/>
    <w:rsid w:val="0066483E"/>
    <w:rsid w:val="00664F9E"/>
    <w:rsid w:val="0066542E"/>
    <w:rsid w:val="00665604"/>
    <w:rsid w:val="00665E75"/>
    <w:rsid w:val="006661BB"/>
    <w:rsid w:val="0066681A"/>
    <w:rsid w:val="00666D71"/>
    <w:rsid w:val="00666DED"/>
    <w:rsid w:val="00666E34"/>
    <w:rsid w:val="00666EFE"/>
    <w:rsid w:val="0066727A"/>
    <w:rsid w:val="00667493"/>
    <w:rsid w:val="00667BFB"/>
    <w:rsid w:val="00667D4E"/>
    <w:rsid w:val="00670505"/>
    <w:rsid w:val="0067062B"/>
    <w:rsid w:val="00670749"/>
    <w:rsid w:val="00670EC2"/>
    <w:rsid w:val="00671BCA"/>
    <w:rsid w:val="00671F63"/>
    <w:rsid w:val="006727BF"/>
    <w:rsid w:val="00672F79"/>
    <w:rsid w:val="00672FFE"/>
    <w:rsid w:val="0067376C"/>
    <w:rsid w:val="00673DEE"/>
    <w:rsid w:val="00674085"/>
    <w:rsid w:val="00674E16"/>
    <w:rsid w:val="006759CE"/>
    <w:rsid w:val="00675AFF"/>
    <w:rsid w:val="00676056"/>
    <w:rsid w:val="00676222"/>
    <w:rsid w:val="00676435"/>
    <w:rsid w:val="006767E3"/>
    <w:rsid w:val="00676FB3"/>
    <w:rsid w:val="00677533"/>
    <w:rsid w:val="006803C9"/>
    <w:rsid w:val="00680C5F"/>
    <w:rsid w:val="00680E0E"/>
    <w:rsid w:val="00681027"/>
    <w:rsid w:val="00681904"/>
    <w:rsid w:val="006819BC"/>
    <w:rsid w:val="0068235B"/>
    <w:rsid w:val="00682A89"/>
    <w:rsid w:val="0068338F"/>
    <w:rsid w:val="00683C04"/>
    <w:rsid w:val="0068503D"/>
    <w:rsid w:val="006850AA"/>
    <w:rsid w:val="006857E0"/>
    <w:rsid w:val="00685949"/>
    <w:rsid w:val="006867D8"/>
    <w:rsid w:val="00686B37"/>
    <w:rsid w:val="00686B70"/>
    <w:rsid w:val="00687053"/>
    <w:rsid w:val="0068722F"/>
    <w:rsid w:val="0068759A"/>
    <w:rsid w:val="006902AA"/>
    <w:rsid w:val="0069035D"/>
    <w:rsid w:val="00691028"/>
    <w:rsid w:val="0069227E"/>
    <w:rsid w:val="0069229D"/>
    <w:rsid w:val="0069299E"/>
    <w:rsid w:val="006942D0"/>
    <w:rsid w:val="006948E6"/>
    <w:rsid w:val="00694A58"/>
    <w:rsid w:val="00695FE8"/>
    <w:rsid w:val="0069626C"/>
    <w:rsid w:val="006969C8"/>
    <w:rsid w:val="00696B35"/>
    <w:rsid w:val="00697242"/>
    <w:rsid w:val="00697A4D"/>
    <w:rsid w:val="006A2633"/>
    <w:rsid w:val="006A38D9"/>
    <w:rsid w:val="006A3AD8"/>
    <w:rsid w:val="006A3D8D"/>
    <w:rsid w:val="006A3FC3"/>
    <w:rsid w:val="006A42C1"/>
    <w:rsid w:val="006A4783"/>
    <w:rsid w:val="006A4956"/>
    <w:rsid w:val="006A495B"/>
    <w:rsid w:val="006A4CC5"/>
    <w:rsid w:val="006A5214"/>
    <w:rsid w:val="006A5BF5"/>
    <w:rsid w:val="006A686C"/>
    <w:rsid w:val="006A75A8"/>
    <w:rsid w:val="006A761B"/>
    <w:rsid w:val="006B10CA"/>
    <w:rsid w:val="006B2E65"/>
    <w:rsid w:val="006B3B6B"/>
    <w:rsid w:val="006B3C20"/>
    <w:rsid w:val="006B5A3A"/>
    <w:rsid w:val="006B61E7"/>
    <w:rsid w:val="006B6261"/>
    <w:rsid w:val="006B64B9"/>
    <w:rsid w:val="006B74B6"/>
    <w:rsid w:val="006B76BA"/>
    <w:rsid w:val="006B7BDF"/>
    <w:rsid w:val="006B7C2D"/>
    <w:rsid w:val="006B7DED"/>
    <w:rsid w:val="006C0C83"/>
    <w:rsid w:val="006C0F62"/>
    <w:rsid w:val="006C2BAB"/>
    <w:rsid w:val="006C5285"/>
    <w:rsid w:val="006C539E"/>
    <w:rsid w:val="006C5492"/>
    <w:rsid w:val="006C5779"/>
    <w:rsid w:val="006C5815"/>
    <w:rsid w:val="006C5B51"/>
    <w:rsid w:val="006C656F"/>
    <w:rsid w:val="006C6C21"/>
    <w:rsid w:val="006C6FA6"/>
    <w:rsid w:val="006C741C"/>
    <w:rsid w:val="006C77AE"/>
    <w:rsid w:val="006D0A47"/>
    <w:rsid w:val="006D166F"/>
    <w:rsid w:val="006D1B6D"/>
    <w:rsid w:val="006D23F3"/>
    <w:rsid w:val="006D38DA"/>
    <w:rsid w:val="006D39E8"/>
    <w:rsid w:val="006D3E35"/>
    <w:rsid w:val="006D3E5C"/>
    <w:rsid w:val="006D47E9"/>
    <w:rsid w:val="006D4DDB"/>
    <w:rsid w:val="006D58E5"/>
    <w:rsid w:val="006D6D16"/>
    <w:rsid w:val="006D7C24"/>
    <w:rsid w:val="006D7C7D"/>
    <w:rsid w:val="006D7EAC"/>
    <w:rsid w:val="006E0476"/>
    <w:rsid w:val="006E0CAD"/>
    <w:rsid w:val="006E1E15"/>
    <w:rsid w:val="006E2A7D"/>
    <w:rsid w:val="006E3106"/>
    <w:rsid w:val="006E35C6"/>
    <w:rsid w:val="006E374C"/>
    <w:rsid w:val="006E51C8"/>
    <w:rsid w:val="006E567C"/>
    <w:rsid w:val="006E5990"/>
    <w:rsid w:val="006E61A7"/>
    <w:rsid w:val="006E75DE"/>
    <w:rsid w:val="006F0581"/>
    <w:rsid w:val="006F0887"/>
    <w:rsid w:val="006F0E97"/>
    <w:rsid w:val="006F12E8"/>
    <w:rsid w:val="006F146D"/>
    <w:rsid w:val="006F2A4D"/>
    <w:rsid w:val="006F3A24"/>
    <w:rsid w:val="006F404F"/>
    <w:rsid w:val="006F4362"/>
    <w:rsid w:val="006F4528"/>
    <w:rsid w:val="006F4B9D"/>
    <w:rsid w:val="006F4C6E"/>
    <w:rsid w:val="006F4CA5"/>
    <w:rsid w:val="006F4DEC"/>
    <w:rsid w:val="006F4EFF"/>
    <w:rsid w:val="006F506F"/>
    <w:rsid w:val="006F60E2"/>
    <w:rsid w:val="006F680D"/>
    <w:rsid w:val="006F6983"/>
    <w:rsid w:val="006F6A8B"/>
    <w:rsid w:val="006F6C8C"/>
    <w:rsid w:val="006F6FBB"/>
    <w:rsid w:val="007015B1"/>
    <w:rsid w:val="0070285B"/>
    <w:rsid w:val="0070297B"/>
    <w:rsid w:val="007029AF"/>
    <w:rsid w:val="00702A58"/>
    <w:rsid w:val="0070323E"/>
    <w:rsid w:val="00703BD3"/>
    <w:rsid w:val="00703BD7"/>
    <w:rsid w:val="007046B7"/>
    <w:rsid w:val="007046E6"/>
    <w:rsid w:val="00704D6F"/>
    <w:rsid w:val="00705800"/>
    <w:rsid w:val="00705865"/>
    <w:rsid w:val="007061A3"/>
    <w:rsid w:val="00706BAB"/>
    <w:rsid w:val="0070728F"/>
    <w:rsid w:val="00707B1A"/>
    <w:rsid w:val="00707E4E"/>
    <w:rsid w:val="007118DD"/>
    <w:rsid w:val="00711AFD"/>
    <w:rsid w:val="007128DB"/>
    <w:rsid w:val="007137EF"/>
    <w:rsid w:val="00713D7A"/>
    <w:rsid w:val="00714519"/>
    <w:rsid w:val="00714FAC"/>
    <w:rsid w:val="00715432"/>
    <w:rsid w:val="00715E66"/>
    <w:rsid w:val="007161D9"/>
    <w:rsid w:val="0071644C"/>
    <w:rsid w:val="00717B65"/>
    <w:rsid w:val="00720090"/>
    <w:rsid w:val="00720504"/>
    <w:rsid w:val="00720B10"/>
    <w:rsid w:val="00721701"/>
    <w:rsid w:val="00722182"/>
    <w:rsid w:val="007226AD"/>
    <w:rsid w:val="00722721"/>
    <w:rsid w:val="00722811"/>
    <w:rsid w:val="00722F30"/>
    <w:rsid w:val="007232E7"/>
    <w:rsid w:val="00723496"/>
    <w:rsid w:val="00723689"/>
    <w:rsid w:val="00723BD4"/>
    <w:rsid w:val="0072488C"/>
    <w:rsid w:val="00725D7D"/>
    <w:rsid w:val="00725FD9"/>
    <w:rsid w:val="00726F7A"/>
    <w:rsid w:val="007273F3"/>
    <w:rsid w:val="0072797A"/>
    <w:rsid w:val="00727D3B"/>
    <w:rsid w:val="00727E21"/>
    <w:rsid w:val="007319AA"/>
    <w:rsid w:val="00731F48"/>
    <w:rsid w:val="0073201A"/>
    <w:rsid w:val="007324E6"/>
    <w:rsid w:val="00732A52"/>
    <w:rsid w:val="00733049"/>
    <w:rsid w:val="007331F6"/>
    <w:rsid w:val="0073330E"/>
    <w:rsid w:val="007338C8"/>
    <w:rsid w:val="00733A86"/>
    <w:rsid w:val="00733AB7"/>
    <w:rsid w:val="00733EA2"/>
    <w:rsid w:val="00733F6F"/>
    <w:rsid w:val="007345B9"/>
    <w:rsid w:val="00734A2A"/>
    <w:rsid w:val="00734C00"/>
    <w:rsid w:val="00734C3B"/>
    <w:rsid w:val="007355B5"/>
    <w:rsid w:val="00735EB2"/>
    <w:rsid w:val="00735EF2"/>
    <w:rsid w:val="0073644C"/>
    <w:rsid w:val="007364BA"/>
    <w:rsid w:val="00736C78"/>
    <w:rsid w:val="00736C83"/>
    <w:rsid w:val="00736D3A"/>
    <w:rsid w:val="0073793A"/>
    <w:rsid w:val="00737DF0"/>
    <w:rsid w:val="00740D2D"/>
    <w:rsid w:val="00740D93"/>
    <w:rsid w:val="00740F1C"/>
    <w:rsid w:val="0074104D"/>
    <w:rsid w:val="007415D2"/>
    <w:rsid w:val="0074196C"/>
    <w:rsid w:val="00741B53"/>
    <w:rsid w:val="0074219A"/>
    <w:rsid w:val="007427B2"/>
    <w:rsid w:val="00742925"/>
    <w:rsid w:val="00743A8B"/>
    <w:rsid w:val="00743BEE"/>
    <w:rsid w:val="0074413C"/>
    <w:rsid w:val="00744684"/>
    <w:rsid w:val="007448CA"/>
    <w:rsid w:val="00744AA0"/>
    <w:rsid w:val="00745275"/>
    <w:rsid w:val="0074567C"/>
    <w:rsid w:val="00745867"/>
    <w:rsid w:val="00747488"/>
    <w:rsid w:val="00747759"/>
    <w:rsid w:val="00747814"/>
    <w:rsid w:val="00747BEE"/>
    <w:rsid w:val="007507F3"/>
    <w:rsid w:val="00750F2B"/>
    <w:rsid w:val="00750FBD"/>
    <w:rsid w:val="00751556"/>
    <w:rsid w:val="00751811"/>
    <w:rsid w:val="00751D58"/>
    <w:rsid w:val="00751FC8"/>
    <w:rsid w:val="00752D17"/>
    <w:rsid w:val="007534FD"/>
    <w:rsid w:val="0075415B"/>
    <w:rsid w:val="00754422"/>
    <w:rsid w:val="0075449F"/>
    <w:rsid w:val="0075521B"/>
    <w:rsid w:val="0075567B"/>
    <w:rsid w:val="007558D8"/>
    <w:rsid w:val="0075622B"/>
    <w:rsid w:val="00756E9C"/>
    <w:rsid w:val="007573F1"/>
    <w:rsid w:val="00757941"/>
    <w:rsid w:val="007602DE"/>
    <w:rsid w:val="00761651"/>
    <w:rsid w:val="00761E98"/>
    <w:rsid w:val="00762717"/>
    <w:rsid w:val="00763E2D"/>
    <w:rsid w:val="00764002"/>
    <w:rsid w:val="007644AB"/>
    <w:rsid w:val="00764516"/>
    <w:rsid w:val="0076470E"/>
    <w:rsid w:val="00764F1E"/>
    <w:rsid w:val="00765CEB"/>
    <w:rsid w:val="007662AD"/>
    <w:rsid w:val="00766909"/>
    <w:rsid w:val="007669AE"/>
    <w:rsid w:val="00766AE8"/>
    <w:rsid w:val="0076718B"/>
    <w:rsid w:val="00767587"/>
    <w:rsid w:val="0076763A"/>
    <w:rsid w:val="0076774A"/>
    <w:rsid w:val="00767DBB"/>
    <w:rsid w:val="0077122E"/>
    <w:rsid w:val="00771255"/>
    <w:rsid w:val="00771401"/>
    <w:rsid w:val="0077142F"/>
    <w:rsid w:val="00771B5E"/>
    <w:rsid w:val="00771DFB"/>
    <w:rsid w:val="00771F54"/>
    <w:rsid w:val="00773383"/>
    <w:rsid w:val="007738DB"/>
    <w:rsid w:val="00773AE2"/>
    <w:rsid w:val="00773E83"/>
    <w:rsid w:val="007741C1"/>
    <w:rsid w:val="00774384"/>
    <w:rsid w:val="007744A1"/>
    <w:rsid w:val="00774845"/>
    <w:rsid w:val="00774A7F"/>
    <w:rsid w:val="00774ABC"/>
    <w:rsid w:val="00774E4B"/>
    <w:rsid w:val="00776120"/>
    <w:rsid w:val="00776FBC"/>
    <w:rsid w:val="0077720F"/>
    <w:rsid w:val="007776E3"/>
    <w:rsid w:val="00777BB6"/>
    <w:rsid w:val="00777D02"/>
    <w:rsid w:val="00777D21"/>
    <w:rsid w:val="00780375"/>
    <w:rsid w:val="007803A9"/>
    <w:rsid w:val="007809A3"/>
    <w:rsid w:val="007810B1"/>
    <w:rsid w:val="0078126F"/>
    <w:rsid w:val="00782127"/>
    <w:rsid w:val="00782418"/>
    <w:rsid w:val="0078259D"/>
    <w:rsid w:val="007829EC"/>
    <w:rsid w:val="00782DC3"/>
    <w:rsid w:val="00782E04"/>
    <w:rsid w:val="0078341D"/>
    <w:rsid w:val="00783434"/>
    <w:rsid w:val="00783891"/>
    <w:rsid w:val="00785406"/>
    <w:rsid w:val="00785E8D"/>
    <w:rsid w:val="007864A6"/>
    <w:rsid w:val="00786829"/>
    <w:rsid w:val="00786A80"/>
    <w:rsid w:val="00786B38"/>
    <w:rsid w:val="0078794F"/>
    <w:rsid w:val="007903C3"/>
    <w:rsid w:val="00790B29"/>
    <w:rsid w:val="00791136"/>
    <w:rsid w:val="007913BF"/>
    <w:rsid w:val="007915C8"/>
    <w:rsid w:val="00791D03"/>
    <w:rsid w:val="00791FA6"/>
    <w:rsid w:val="007924CE"/>
    <w:rsid w:val="007925BC"/>
    <w:rsid w:val="00793583"/>
    <w:rsid w:val="00793E17"/>
    <w:rsid w:val="00793EFA"/>
    <w:rsid w:val="0079419A"/>
    <w:rsid w:val="00794815"/>
    <w:rsid w:val="00794E11"/>
    <w:rsid w:val="00794F46"/>
    <w:rsid w:val="007950AB"/>
    <w:rsid w:val="00795365"/>
    <w:rsid w:val="007958DC"/>
    <w:rsid w:val="00796205"/>
    <w:rsid w:val="007969C0"/>
    <w:rsid w:val="00796F11"/>
    <w:rsid w:val="00796FA8"/>
    <w:rsid w:val="007A0B32"/>
    <w:rsid w:val="007A1051"/>
    <w:rsid w:val="007A1380"/>
    <w:rsid w:val="007A1DF1"/>
    <w:rsid w:val="007A217A"/>
    <w:rsid w:val="007A2F9A"/>
    <w:rsid w:val="007A316E"/>
    <w:rsid w:val="007A3EBA"/>
    <w:rsid w:val="007A4F8D"/>
    <w:rsid w:val="007A5097"/>
    <w:rsid w:val="007A529F"/>
    <w:rsid w:val="007A54FB"/>
    <w:rsid w:val="007A55E0"/>
    <w:rsid w:val="007A582D"/>
    <w:rsid w:val="007A6ADF"/>
    <w:rsid w:val="007A6D5A"/>
    <w:rsid w:val="007A73B0"/>
    <w:rsid w:val="007A7AE3"/>
    <w:rsid w:val="007B08C0"/>
    <w:rsid w:val="007B131F"/>
    <w:rsid w:val="007B16CF"/>
    <w:rsid w:val="007B198A"/>
    <w:rsid w:val="007B3580"/>
    <w:rsid w:val="007B3598"/>
    <w:rsid w:val="007B4E01"/>
    <w:rsid w:val="007B5D31"/>
    <w:rsid w:val="007B672C"/>
    <w:rsid w:val="007B6C01"/>
    <w:rsid w:val="007B7542"/>
    <w:rsid w:val="007B76E2"/>
    <w:rsid w:val="007B780A"/>
    <w:rsid w:val="007B79D1"/>
    <w:rsid w:val="007C0320"/>
    <w:rsid w:val="007C08B6"/>
    <w:rsid w:val="007C0EAF"/>
    <w:rsid w:val="007C2256"/>
    <w:rsid w:val="007C241A"/>
    <w:rsid w:val="007C34A5"/>
    <w:rsid w:val="007C369D"/>
    <w:rsid w:val="007C3CB1"/>
    <w:rsid w:val="007C4197"/>
    <w:rsid w:val="007C4C64"/>
    <w:rsid w:val="007C4ED0"/>
    <w:rsid w:val="007C52FC"/>
    <w:rsid w:val="007C5418"/>
    <w:rsid w:val="007C5B61"/>
    <w:rsid w:val="007C7E09"/>
    <w:rsid w:val="007C7F99"/>
    <w:rsid w:val="007D06AC"/>
    <w:rsid w:val="007D0AFE"/>
    <w:rsid w:val="007D1110"/>
    <w:rsid w:val="007D19D7"/>
    <w:rsid w:val="007D227B"/>
    <w:rsid w:val="007D245C"/>
    <w:rsid w:val="007D32C5"/>
    <w:rsid w:val="007D3478"/>
    <w:rsid w:val="007D3DD7"/>
    <w:rsid w:val="007D4A5E"/>
    <w:rsid w:val="007D58F3"/>
    <w:rsid w:val="007D5CDA"/>
    <w:rsid w:val="007D5FF1"/>
    <w:rsid w:val="007D6DE0"/>
    <w:rsid w:val="007D6FA7"/>
    <w:rsid w:val="007D6FAF"/>
    <w:rsid w:val="007D71B8"/>
    <w:rsid w:val="007D78E3"/>
    <w:rsid w:val="007D79BC"/>
    <w:rsid w:val="007E06C9"/>
    <w:rsid w:val="007E1218"/>
    <w:rsid w:val="007E2234"/>
    <w:rsid w:val="007E2645"/>
    <w:rsid w:val="007E2ADA"/>
    <w:rsid w:val="007E31AA"/>
    <w:rsid w:val="007E37E5"/>
    <w:rsid w:val="007E3AC7"/>
    <w:rsid w:val="007E5978"/>
    <w:rsid w:val="007E5C74"/>
    <w:rsid w:val="007E658E"/>
    <w:rsid w:val="007E67BF"/>
    <w:rsid w:val="007E72D2"/>
    <w:rsid w:val="007E7913"/>
    <w:rsid w:val="007F01C4"/>
    <w:rsid w:val="007F027F"/>
    <w:rsid w:val="007F0741"/>
    <w:rsid w:val="007F232C"/>
    <w:rsid w:val="007F2B99"/>
    <w:rsid w:val="007F31AF"/>
    <w:rsid w:val="007F3D2E"/>
    <w:rsid w:val="007F3DF0"/>
    <w:rsid w:val="007F41C9"/>
    <w:rsid w:val="007F45AE"/>
    <w:rsid w:val="007F4B9A"/>
    <w:rsid w:val="007F52F3"/>
    <w:rsid w:val="007F54A9"/>
    <w:rsid w:val="007F54EF"/>
    <w:rsid w:val="007F5974"/>
    <w:rsid w:val="007F6475"/>
    <w:rsid w:val="007F6505"/>
    <w:rsid w:val="007F6DA5"/>
    <w:rsid w:val="007F6EE9"/>
    <w:rsid w:val="007F76EB"/>
    <w:rsid w:val="0080000D"/>
    <w:rsid w:val="00800384"/>
    <w:rsid w:val="00800729"/>
    <w:rsid w:val="00800D88"/>
    <w:rsid w:val="0080160F"/>
    <w:rsid w:val="00802F7D"/>
    <w:rsid w:val="008038F0"/>
    <w:rsid w:val="00804A96"/>
    <w:rsid w:val="00804AB1"/>
    <w:rsid w:val="00804E47"/>
    <w:rsid w:val="00806765"/>
    <w:rsid w:val="00806F74"/>
    <w:rsid w:val="00807640"/>
    <w:rsid w:val="00807DBF"/>
    <w:rsid w:val="00807DD9"/>
    <w:rsid w:val="00810841"/>
    <w:rsid w:val="00810CD0"/>
    <w:rsid w:val="00811402"/>
    <w:rsid w:val="00811B4C"/>
    <w:rsid w:val="00813378"/>
    <w:rsid w:val="0081382E"/>
    <w:rsid w:val="00813851"/>
    <w:rsid w:val="00813E36"/>
    <w:rsid w:val="008143ED"/>
    <w:rsid w:val="00814F0F"/>
    <w:rsid w:val="00815785"/>
    <w:rsid w:val="008159BC"/>
    <w:rsid w:val="008159FA"/>
    <w:rsid w:val="00815EB9"/>
    <w:rsid w:val="00816B19"/>
    <w:rsid w:val="00816C00"/>
    <w:rsid w:val="00816CB5"/>
    <w:rsid w:val="00816D3D"/>
    <w:rsid w:val="00817172"/>
    <w:rsid w:val="008208D2"/>
    <w:rsid w:val="0082103A"/>
    <w:rsid w:val="0082139A"/>
    <w:rsid w:val="00821AF4"/>
    <w:rsid w:val="00821CCF"/>
    <w:rsid w:val="00821EF1"/>
    <w:rsid w:val="00821FF5"/>
    <w:rsid w:val="00822A6E"/>
    <w:rsid w:val="00822CEA"/>
    <w:rsid w:val="00823188"/>
    <w:rsid w:val="00823457"/>
    <w:rsid w:val="0082379F"/>
    <w:rsid w:val="00824DBC"/>
    <w:rsid w:val="00824DF4"/>
    <w:rsid w:val="00824E9C"/>
    <w:rsid w:val="0082509B"/>
    <w:rsid w:val="00825DDD"/>
    <w:rsid w:val="00826BC9"/>
    <w:rsid w:val="008278FF"/>
    <w:rsid w:val="00827946"/>
    <w:rsid w:val="008279B6"/>
    <w:rsid w:val="00827BB1"/>
    <w:rsid w:val="00827C9B"/>
    <w:rsid w:val="00830B82"/>
    <w:rsid w:val="00830C68"/>
    <w:rsid w:val="00831108"/>
    <w:rsid w:val="00831D58"/>
    <w:rsid w:val="0083223A"/>
    <w:rsid w:val="00832B6F"/>
    <w:rsid w:val="00832F91"/>
    <w:rsid w:val="00832FB7"/>
    <w:rsid w:val="00833652"/>
    <w:rsid w:val="0083365F"/>
    <w:rsid w:val="00833B30"/>
    <w:rsid w:val="00834060"/>
    <w:rsid w:val="008342E9"/>
    <w:rsid w:val="00834383"/>
    <w:rsid w:val="0083449F"/>
    <w:rsid w:val="0083480C"/>
    <w:rsid w:val="00834CB7"/>
    <w:rsid w:val="00835569"/>
    <w:rsid w:val="008369C9"/>
    <w:rsid w:val="00836C05"/>
    <w:rsid w:val="00836D21"/>
    <w:rsid w:val="0083785A"/>
    <w:rsid w:val="00837CAB"/>
    <w:rsid w:val="00837DF9"/>
    <w:rsid w:val="00840424"/>
    <w:rsid w:val="00840552"/>
    <w:rsid w:val="00840FBB"/>
    <w:rsid w:val="008411DD"/>
    <w:rsid w:val="00841395"/>
    <w:rsid w:val="008415B4"/>
    <w:rsid w:val="00841843"/>
    <w:rsid w:val="00841882"/>
    <w:rsid w:val="0084232E"/>
    <w:rsid w:val="008423CB"/>
    <w:rsid w:val="00843087"/>
    <w:rsid w:val="008438C4"/>
    <w:rsid w:val="00843B4A"/>
    <w:rsid w:val="008441E6"/>
    <w:rsid w:val="008447B7"/>
    <w:rsid w:val="008448D3"/>
    <w:rsid w:val="00844DC9"/>
    <w:rsid w:val="00844EE4"/>
    <w:rsid w:val="00845534"/>
    <w:rsid w:val="008459E3"/>
    <w:rsid w:val="00845A66"/>
    <w:rsid w:val="00845AA1"/>
    <w:rsid w:val="0084621E"/>
    <w:rsid w:val="00846BFC"/>
    <w:rsid w:val="00847010"/>
    <w:rsid w:val="00847881"/>
    <w:rsid w:val="0085040B"/>
    <w:rsid w:val="00850A96"/>
    <w:rsid w:val="0085108E"/>
    <w:rsid w:val="008513A4"/>
    <w:rsid w:val="00851741"/>
    <w:rsid w:val="00851E0F"/>
    <w:rsid w:val="008526F8"/>
    <w:rsid w:val="0085297B"/>
    <w:rsid w:val="008529EE"/>
    <w:rsid w:val="00852C2C"/>
    <w:rsid w:val="00852FC1"/>
    <w:rsid w:val="00853F1C"/>
    <w:rsid w:val="008543CC"/>
    <w:rsid w:val="008547EA"/>
    <w:rsid w:val="0085757A"/>
    <w:rsid w:val="008575A0"/>
    <w:rsid w:val="00860117"/>
    <w:rsid w:val="008608E0"/>
    <w:rsid w:val="008619C2"/>
    <w:rsid w:val="0086350A"/>
    <w:rsid w:val="0086378C"/>
    <w:rsid w:val="00863ACF"/>
    <w:rsid w:val="0086423A"/>
    <w:rsid w:val="008647B3"/>
    <w:rsid w:val="00864D46"/>
    <w:rsid w:val="00864E9F"/>
    <w:rsid w:val="00865F20"/>
    <w:rsid w:val="00866921"/>
    <w:rsid w:val="00866C5D"/>
    <w:rsid w:val="00867106"/>
    <w:rsid w:val="00867243"/>
    <w:rsid w:val="00867595"/>
    <w:rsid w:val="0086770F"/>
    <w:rsid w:val="00867726"/>
    <w:rsid w:val="0087021D"/>
    <w:rsid w:val="00871560"/>
    <w:rsid w:val="00871792"/>
    <w:rsid w:val="00871809"/>
    <w:rsid w:val="00872523"/>
    <w:rsid w:val="00872A09"/>
    <w:rsid w:val="00872ACC"/>
    <w:rsid w:val="00872D54"/>
    <w:rsid w:val="008746B5"/>
    <w:rsid w:val="00874A6A"/>
    <w:rsid w:val="0087531E"/>
    <w:rsid w:val="0087535E"/>
    <w:rsid w:val="00875470"/>
    <w:rsid w:val="00875488"/>
    <w:rsid w:val="00875EA9"/>
    <w:rsid w:val="00875F65"/>
    <w:rsid w:val="0087652B"/>
    <w:rsid w:val="00880488"/>
    <w:rsid w:val="008804DC"/>
    <w:rsid w:val="008807D8"/>
    <w:rsid w:val="00880D66"/>
    <w:rsid w:val="008812EC"/>
    <w:rsid w:val="0088141B"/>
    <w:rsid w:val="00881945"/>
    <w:rsid w:val="00882246"/>
    <w:rsid w:val="008830AD"/>
    <w:rsid w:val="00883C37"/>
    <w:rsid w:val="008841A4"/>
    <w:rsid w:val="008848BB"/>
    <w:rsid w:val="00885266"/>
    <w:rsid w:val="00885766"/>
    <w:rsid w:val="00885DA1"/>
    <w:rsid w:val="008860D8"/>
    <w:rsid w:val="008863CA"/>
    <w:rsid w:val="00886DD1"/>
    <w:rsid w:val="008873EA"/>
    <w:rsid w:val="008874AD"/>
    <w:rsid w:val="00887635"/>
    <w:rsid w:val="00887805"/>
    <w:rsid w:val="008909E4"/>
    <w:rsid w:val="00890E72"/>
    <w:rsid w:val="00891DA6"/>
    <w:rsid w:val="008922B9"/>
    <w:rsid w:val="008928AB"/>
    <w:rsid w:val="00893235"/>
    <w:rsid w:val="008933E2"/>
    <w:rsid w:val="008933E4"/>
    <w:rsid w:val="00893EA8"/>
    <w:rsid w:val="00893EE9"/>
    <w:rsid w:val="008945B6"/>
    <w:rsid w:val="0089496B"/>
    <w:rsid w:val="00894E83"/>
    <w:rsid w:val="0089548F"/>
    <w:rsid w:val="008954EA"/>
    <w:rsid w:val="008955A5"/>
    <w:rsid w:val="00895C94"/>
    <w:rsid w:val="00896340"/>
    <w:rsid w:val="00896B7C"/>
    <w:rsid w:val="008972CD"/>
    <w:rsid w:val="008A05EC"/>
    <w:rsid w:val="008A060C"/>
    <w:rsid w:val="008A0987"/>
    <w:rsid w:val="008A0ACB"/>
    <w:rsid w:val="008A0B7A"/>
    <w:rsid w:val="008A0D4E"/>
    <w:rsid w:val="008A19A5"/>
    <w:rsid w:val="008A1DB5"/>
    <w:rsid w:val="008A2236"/>
    <w:rsid w:val="008A2F19"/>
    <w:rsid w:val="008A319F"/>
    <w:rsid w:val="008A32CE"/>
    <w:rsid w:val="008A37F3"/>
    <w:rsid w:val="008A4CD1"/>
    <w:rsid w:val="008A4F2B"/>
    <w:rsid w:val="008A5B06"/>
    <w:rsid w:val="008A636D"/>
    <w:rsid w:val="008A644A"/>
    <w:rsid w:val="008A65C6"/>
    <w:rsid w:val="008A7563"/>
    <w:rsid w:val="008B036E"/>
    <w:rsid w:val="008B0C6D"/>
    <w:rsid w:val="008B0D9D"/>
    <w:rsid w:val="008B1019"/>
    <w:rsid w:val="008B16CF"/>
    <w:rsid w:val="008B19A4"/>
    <w:rsid w:val="008B2173"/>
    <w:rsid w:val="008B226A"/>
    <w:rsid w:val="008B2661"/>
    <w:rsid w:val="008B26BB"/>
    <w:rsid w:val="008B3226"/>
    <w:rsid w:val="008B3354"/>
    <w:rsid w:val="008B3690"/>
    <w:rsid w:val="008B3E38"/>
    <w:rsid w:val="008B431D"/>
    <w:rsid w:val="008B46FA"/>
    <w:rsid w:val="008B51B5"/>
    <w:rsid w:val="008B55A5"/>
    <w:rsid w:val="008B5705"/>
    <w:rsid w:val="008B685A"/>
    <w:rsid w:val="008B6AC4"/>
    <w:rsid w:val="008B7A37"/>
    <w:rsid w:val="008B7B6F"/>
    <w:rsid w:val="008B7C68"/>
    <w:rsid w:val="008B7E30"/>
    <w:rsid w:val="008C0072"/>
    <w:rsid w:val="008C01A2"/>
    <w:rsid w:val="008C034C"/>
    <w:rsid w:val="008C2116"/>
    <w:rsid w:val="008C276A"/>
    <w:rsid w:val="008C2FBB"/>
    <w:rsid w:val="008C3A37"/>
    <w:rsid w:val="008C40F3"/>
    <w:rsid w:val="008C4D5A"/>
    <w:rsid w:val="008C64CC"/>
    <w:rsid w:val="008C6FF5"/>
    <w:rsid w:val="008C7527"/>
    <w:rsid w:val="008C753F"/>
    <w:rsid w:val="008D01BE"/>
    <w:rsid w:val="008D14CB"/>
    <w:rsid w:val="008D1AB1"/>
    <w:rsid w:val="008D24E6"/>
    <w:rsid w:val="008D2B95"/>
    <w:rsid w:val="008D43D7"/>
    <w:rsid w:val="008D4A6C"/>
    <w:rsid w:val="008D4DFC"/>
    <w:rsid w:val="008D4E6A"/>
    <w:rsid w:val="008D54B8"/>
    <w:rsid w:val="008D5A8F"/>
    <w:rsid w:val="008D6269"/>
    <w:rsid w:val="008D63F6"/>
    <w:rsid w:val="008D6585"/>
    <w:rsid w:val="008D6662"/>
    <w:rsid w:val="008D703E"/>
    <w:rsid w:val="008D7689"/>
    <w:rsid w:val="008D78E8"/>
    <w:rsid w:val="008E0546"/>
    <w:rsid w:val="008E05E6"/>
    <w:rsid w:val="008E0795"/>
    <w:rsid w:val="008E1621"/>
    <w:rsid w:val="008E17FE"/>
    <w:rsid w:val="008E1E08"/>
    <w:rsid w:val="008E219E"/>
    <w:rsid w:val="008E2613"/>
    <w:rsid w:val="008E28CB"/>
    <w:rsid w:val="008E334A"/>
    <w:rsid w:val="008E4CEB"/>
    <w:rsid w:val="008E4FA1"/>
    <w:rsid w:val="008E562C"/>
    <w:rsid w:val="008E5739"/>
    <w:rsid w:val="008E5AD5"/>
    <w:rsid w:val="008E664E"/>
    <w:rsid w:val="008E675F"/>
    <w:rsid w:val="008E6ED2"/>
    <w:rsid w:val="008E74DB"/>
    <w:rsid w:val="008F054D"/>
    <w:rsid w:val="008F07C9"/>
    <w:rsid w:val="008F204B"/>
    <w:rsid w:val="008F2113"/>
    <w:rsid w:val="008F2899"/>
    <w:rsid w:val="008F2C61"/>
    <w:rsid w:val="008F44B1"/>
    <w:rsid w:val="008F45E4"/>
    <w:rsid w:val="008F53D4"/>
    <w:rsid w:val="008F5AE8"/>
    <w:rsid w:val="008F5F1C"/>
    <w:rsid w:val="008F6098"/>
    <w:rsid w:val="008F656E"/>
    <w:rsid w:val="00900952"/>
    <w:rsid w:val="00900AE6"/>
    <w:rsid w:val="00900C15"/>
    <w:rsid w:val="0090110E"/>
    <w:rsid w:val="00901ADD"/>
    <w:rsid w:val="00901E43"/>
    <w:rsid w:val="0090221A"/>
    <w:rsid w:val="00902691"/>
    <w:rsid w:val="00902704"/>
    <w:rsid w:val="00902C15"/>
    <w:rsid w:val="0090337F"/>
    <w:rsid w:val="009033B4"/>
    <w:rsid w:val="009036E5"/>
    <w:rsid w:val="00903B52"/>
    <w:rsid w:val="00903F75"/>
    <w:rsid w:val="0090403B"/>
    <w:rsid w:val="009041E6"/>
    <w:rsid w:val="0090430C"/>
    <w:rsid w:val="00904D06"/>
    <w:rsid w:val="009056B1"/>
    <w:rsid w:val="009062AF"/>
    <w:rsid w:val="009064C6"/>
    <w:rsid w:val="0090681A"/>
    <w:rsid w:val="00906E9E"/>
    <w:rsid w:val="00907CFB"/>
    <w:rsid w:val="009112DC"/>
    <w:rsid w:val="009130C4"/>
    <w:rsid w:val="00913336"/>
    <w:rsid w:val="0091357C"/>
    <w:rsid w:val="0091427B"/>
    <w:rsid w:val="00914FBA"/>
    <w:rsid w:val="009154E3"/>
    <w:rsid w:val="009156CA"/>
    <w:rsid w:val="00915CC3"/>
    <w:rsid w:val="00915DA3"/>
    <w:rsid w:val="00917874"/>
    <w:rsid w:val="00917932"/>
    <w:rsid w:val="009208F0"/>
    <w:rsid w:val="00920BC7"/>
    <w:rsid w:val="00920D7E"/>
    <w:rsid w:val="00922BA8"/>
    <w:rsid w:val="00922C44"/>
    <w:rsid w:val="009234EE"/>
    <w:rsid w:val="0092376C"/>
    <w:rsid w:val="009248E8"/>
    <w:rsid w:val="00926772"/>
    <w:rsid w:val="00926826"/>
    <w:rsid w:val="00926B95"/>
    <w:rsid w:val="00926CE2"/>
    <w:rsid w:val="00927B22"/>
    <w:rsid w:val="00930B97"/>
    <w:rsid w:val="00931AA8"/>
    <w:rsid w:val="00932FAB"/>
    <w:rsid w:val="0093301C"/>
    <w:rsid w:val="00933C56"/>
    <w:rsid w:val="00934076"/>
    <w:rsid w:val="009349D4"/>
    <w:rsid w:val="00936EB7"/>
    <w:rsid w:val="00937900"/>
    <w:rsid w:val="00940814"/>
    <w:rsid w:val="009411DB"/>
    <w:rsid w:val="00941BE4"/>
    <w:rsid w:val="00941CF6"/>
    <w:rsid w:val="00941EE1"/>
    <w:rsid w:val="00942145"/>
    <w:rsid w:val="00942209"/>
    <w:rsid w:val="00942F99"/>
    <w:rsid w:val="00943206"/>
    <w:rsid w:val="009435B7"/>
    <w:rsid w:val="009437A0"/>
    <w:rsid w:val="00944C91"/>
    <w:rsid w:val="00944E69"/>
    <w:rsid w:val="009451FA"/>
    <w:rsid w:val="00945FAB"/>
    <w:rsid w:val="009466A9"/>
    <w:rsid w:val="00946DB3"/>
    <w:rsid w:val="0094738A"/>
    <w:rsid w:val="0094743E"/>
    <w:rsid w:val="0094746B"/>
    <w:rsid w:val="009474ED"/>
    <w:rsid w:val="009474F0"/>
    <w:rsid w:val="009477D8"/>
    <w:rsid w:val="00950EAD"/>
    <w:rsid w:val="009513E4"/>
    <w:rsid w:val="009526AA"/>
    <w:rsid w:val="009528B7"/>
    <w:rsid w:val="00954282"/>
    <w:rsid w:val="00955659"/>
    <w:rsid w:val="00956653"/>
    <w:rsid w:val="00956C32"/>
    <w:rsid w:val="00957164"/>
    <w:rsid w:val="00957A68"/>
    <w:rsid w:val="00957C07"/>
    <w:rsid w:val="009603DB"/>
    <w:rsid w:val="00960A39"/>
    <w:rsid w:val="00960F1E"/>
    <w:rsid w:val="00961614"/>
    <w:rsid w:val="00961D08"/>
    <w:rsid w:val="00962272"/>
    <w:rsid w:val="0096294C"/>
    <w:rsid w:val="009633E8"/>
    <w:rsid w:val="00963C3B"/>
    <w:rsid w:val="0096465E"/>
    <w:rsid w:val="00964D1F"/>
    <w:rsid w:val="0096527F"/>
    <w:rsid w:val="00965642"/>
    <w:rsid w:val="00965976"/>
    <w:rsid w:val="009662D0"/>
    <w:rsid w:val="00966928"/>
    <w:rsid w:val="00966944"/>
    <w:rsid w:val="00966DCE"/>
    <w:rsid w:val="0096736B"/>
    <w:rsid w:val="00967470"/>
    <w:rsid w:val="0096771F"/>
    <w:rsid w:val="009677DC"/>
    <w:rsid w:val="00967D3A"/>
    <w:rsid w:val="00970038"/>
    <w:rsid w:val="0097017E"/>
    <w:rsid w:val="0097042F"/>
    <w:rsid w:val="00970919"/>
    <w:rsid w:val="00970D8D"/>
    <w:rsid w:val="00971FEB"/>
    <w:rsid w:val="00973C39"/>
    <w:rsid w:val="00973E05"/>
    <w:rsid w:val="00973EA0"/>
    <w:rsid w:val="00974710"/>
    <w:rsid w:val="00974762"/>
    <w:rsid w:val="00974CBA"/>
    <w:rsid w:val="00974F20"/>
    <w:rsid w:val="009753FF"/>
    <w:rsid w:val="00975980"/>
    <w:rsid w:val="009767EC"/>
    <w:rsid w:val="009777F5"/>
    <w:rsid w:val="009778FD"/>
    <w:rsid w:val="0097796F"/>
    <w:rsid w:val="00977C22"/>
    <w:rsid w:val="009800F0"/>
    <w:rsid w:val="00980289"/>
    <w:rsid w:val="009806B9"/>
    <w:rsid w:val="00980799"/>
    <w:rsid w:val="009819C8"/>
    <w:rsid w:val="009819E0"/>
    <w:rsid w:val="00982784"/>
    <w:rsid w:val="00982902"/>
    <w:rsid w:val="00982A47"/>
    <w:rsid w:val="0098321E"/>
    <w:rsid w:val="00983388"/>
    <w:rsid w:val="009834F1"/>
    <w:rsid w:val="00983EBD"/>
    <w:rsid w:val="00984EF2"/>
    <w:rsid w:val="009859A8"/>
    <w:rsid w:val="00985CEA"/>
    <w:rsid w:val="00985ED5"/>
    <w:rsid w:val="00986343"/>
    <w:rsid w:val="00986E93"/>
    <w:rsid w:val="00987279"/>
    <w:rsid w:val="00987B46"/>
    <w:rsid w:val="009904A6"/>
    <w:rsid w:val="009904B7"/>
    <w:rsid w:val="009917D2"/>
    <w:rsid w:val="009930F1"/>
    <w:rsid w:val="009942BF"/>
    <w:rsid w:val="00994F2C"/>
    <w:rsid w:val="00994F31"/>
    <w:rsid w:val="00995CA7"/>
    <w:rsid w:val="00996328"/>
    <w:rsid w:val="009A1781"/>
    <w:rsid w:val="009A20C3"/>
    <w:rsid w:val="009A2617"/>
    <w:rsid w:val="009A2658"/>
    <w:rsid w:val="009A28FF"/>
    <w:rsid w:val="009A2BA5"/>
    <w:rsid w:val="009A2BBB"/>
    <w:rsid w:val="009A2DF0"/>
    <w:rsid w:val="009A3ADA"/>
    <w:rsid w:val="009A48B4"/>
    <w:rsid w:val="009A50CF"/>
    <w:rsid w:val="009A51D3"/>
    <w:rsid w:val="009A5E0E"/>
    <w:rsid w:val="009A5F34"/>
    <w:rsid w:val="009A6227"/>
    <w:rsid w:val="009A7EC3"/>
    <w:rsid w:val="009B0482"/>
    <w:rsid w:val="009B0B60"/>
    <w:rsid w:val="009B1380"/>
    <w:rsid w:val="009B39C6"/>
    <w:rsid w:val="009B3C6D"/>
    <w:rsid w:val="009B3D5E"/>
    <w:rsid w:val="009B5369"/>
    <w:rsid w:val="009B5D56"/>
    <w:rsid w:val="009B6223"/>
    <w:rsid w:val="009B6342"/>
    <w:rsid w:val="009B66CD"/>
    <w:rsid w:val="009B6904"/>
    <w:rsid w:val="009B6B4A"/>
    <w:rsid w:val="009B70EA"/>
    <w:rsid w:val="009B7948"/>
    <w:rsid w:val="009C02AA"/>
    <w:rsid w:val="009C0848"/>
    <w:rsid w:val="009C0D39"/>
    <w:rsid w:val="009C0FBA"/>
    <w:rsid w:val="009C15D0"/>
    <w:rsid w:val="009C1700"/>
    <w:rsid w:val="009C2C3F"/>
    <w:rsid w:val="009C3207"/>
    <w:rsid w:val="009C32B3"/>
    <w:rsid w:val="009C32EF"/>
    <w:rsid w:val="009C34FD"/>
    <w:rsid w:val="009C363C"/>
    <w:rsid w:val="009C3880"/>
    <w:rsid w:val="009C3E88"/>
    <w:rsid w:val="009C4ACB"/>
    <w:rsid w:val="009C4B80"/>
    <w:rsid w:val="009C4BF9"/>
    <w:rsid w:val="009C5B75"/>
    <w:rsid w:val="009C5E93"/>
    <w:rsid w:val="009C6033"/>
    <w:rsid w:val="009C619D"/>
    <w:rsid w:val="009C6858"/>
    <w:rsid w:val="009C6E28"/>
    <w:rsid w:val="009C70C7"/>
    <w:rsid w:val="009C722F"/>
    <w:rsid w:val="009C749E"/>
    <w:rsid w:val="009D0150"/>
    <w:rsid w:val="009D0CC4"/>
    <w:rsid w:val="009D0D59"/>
    <w:rsid w:val="009D119B"/>
    <w:rsid w:val="009D1289"/>
    <w:rsid w:val="009D14E8"/>
    <w:rsid w:val="009D1618"/>
    <w:rsid w:val="009D1812"/>
    <w:rsid w:val="009D1C85"/>
    <w:rsid w:val="009D2823"/>
    <w:rsid w:val="009D29AB"/>
    <w:rsid w:val="009D2DFD"/>
    <w:rsid w:val="009D3275"/>
    <w:rsid w:val="009D36C9"/>
    <w:rsid w:val="009D3859"/>
    <w:rsid w:val="009D567B"/>
    <w:rsid w:val="009D57E6"/>
    <w:rsid w:val="009D634F"/>
    <w:rsid w:val="009D6D7F"/>
    <w:rsid w:val="009D715A"/>
    <w:rsid w:val="009D717A"/>
    <w:rsid w:val="009D726E"/>
    <w:rsid w:val="009D77C2"/>
    <w:rsid w:val="009D7858"/>
    <w:rsid w:val="009D78D7"/>
    <w:rsid w:val="009D7AA9"/>
    <w:rsid w:val="009D7AE0"/>
    <w:rsid w:val="009E04E4"/>
    <w:rsid w:val="009E08D2"/>
    <w:rsid w:val="009E1002"/>
    <w:rsid w:val="009E1D2C"/>
    <w:rsid w:val="009E1FCF"/>
    <w:rsid w:val="009E2563"/>
    <w:rsid w:val="009E34B3"/>
    <w:rsid w:val="009E3618"/>
    <w:rsid w:val="009E3E10"/>
    <w:rsid w:val="009E48ED"/>
    <w:rsid w:val="009E4C80"/>
    <w:rsid w:val="009E58B3"/>
    <w:rsid w:val="009E5BE9"/>
    <w:rsid w:val="009E617C"/>
    <w:rsid w:val="009E6838"/>
    <w:rsid w:val="009E7715"/>
    <w:rsid w:val="009F02F7"/>
    <w:rsid w:val="009F04C3"/>
    <w:rsid w:val="009F0660"/>
    <w:rsid w:val="009F09FE"/>
    <w:rsid w:val="009F0AD2"/>
    <w:rsid w:val="009F0BD6"/>
    <w:rsid w:val="009F1443"/>
    <w:rsid w:val="009F16F8"/>
    <w:rsid w:val="009F20C3"/>
    <w:rsid w:val="009F210F"/>
    <w:rsid w:val="009F2531"/>
    <w:rsid w:val="009F2CE6"/>
    <w:rsid w:val="009F2D54"/>
    <w:rsid w:val="009F361D"/>
    <w:rsid w:val="009F3626"/>
    <w:rsid w:val="009F3D6C"/>
    <w:rsid w:val="009F3F85"/>
    <w:rsid w:val="009F4271"/>
    <w:rsid w:val="009F47CF"/>
    <w:rsid w:val="009F487F"/>
    <w:rsid w:val="009F5161"/>
    <w:rsid w:val="009F5ABC"/>
    <w:rsid w:val="009F6CFD"/>
    <w:rsid w:val="009F7A48"/>
    <w:rsid w:val="009F7DE9"/>
    <w:rsid w:val="00A006D2"/>
    <w:rsid w:val="00A012E9"/>
    <w:rsid w:val="00A01EB2"/>
    <w:rsid w:val="00A020D0"/>
    <w:rsid w:val="00A031FE"/>
    <w:rsid w:val="00A03282"/>
    <w:rsid w:val="00A036CD"/>
    <w:rsid w:val="00A051BD"/>
    <w:rsid w:val="00A05C5A"/>
    <w:rsid w:val="00A06A69"/>
    <w:rsid w:val="00A06D41"/>
    <w:rsid w:val="00A079A5"/>
    <w:rsid w:val="00A1172E"/>
    <w:rsid w:val="00A11955"/>
    <w:rsid w:val="00A11AC7"/>
    <w:rsid w:val="00A11B99"/>
    <w:rsid w:val="00A120A3"/>
    <w:rsid w:val="00A1212B"/>
    <w:rsid w:val="00A122E1"/>
    <w:rsid w:val="00A1245F"/>
    <w:rsid w:val="00A126E8"/>
    <w:rsid w:val="00A135E9"/>
    <w:rsid w:val="00A13952"/>
    <w:rsid w:val="00A142E0"/>
    <w:rsid w:val="00A14A4A"/>
    <w:rsid w:val="00A14EAF"/>
    <w:rsid w:val="00A15050"/>
    <w:rsid w:val="00A154C7"/>
    <w:rsid w:val="00A16754"/>
    <w:rsid w:val="00A16B2B"/>
    <w:rsid w:val="00A16C51"/>
    <w:rsid w:val="00A16DF3"/>
    <w:rsid w:val="00A170C8"/>
    <w:rsid w:val="00A172D2"/>
    <w:rsid w:val="00A172E3"/>
    <w:rsid w:val="00A179ED"/>
    <w:rsid w:val="00A17CD8"/>
    <w:rsid w:val="00A20247"/>
    <w:rsid w:val="00A20AE2"/>
    <w:rsid w:val="00A21B06"/>
    <w:rsid w:val="00A21CE3"/>
    <w:rsid w:val="00A22569"/>
    <w:rsid w:val="00A2285C"/>
    <w:rsid w:val="00A22EDB"/>
    <w:rsid w:val="00A2314B"/>
    <w:rsid w:val="00A23570"/>
    <w:rsid w:val="00A23EB3"/>
    <w:rsid w:val="00A2455B"/>
    <w:rsid w:val="00A245ED"/>
    <w:rsid w:val="00A264AD"/>
    <w:rsid w:val="00A2689B"/>
    <w:rsid w:val="00A268B7"/>
    <w:rsid w:val="00A26CB0"/>
    <w:rsid w:val="00A26EC8"/>
    <w:rsid w:val="00A271F7"/>
    <w:rsid w:val="00A272B3"/>
    <w:rsid w:val="00A2748A"/>
    <w:rsid w:val="00A274D7"/>
    <w:rsid w:val="00A3007D"/>
    <w:rsid w:val="00A30707"/>
    <w:rsid w:val="00A31566"/>
    <w:rsid w:val="00A31870"/>
    <w:rsid w:val="00A3204D"/>
    <w:rsid w:val="00A32634"/>
    <w:rsid w:val="00A328E2"/>
    <w:rsid w:val="00A32CF4"/>
    <w:rsid w:val="00A32E31"/>
    <w:rsid w:val="00A32F68"/>
    <w:rsid w:val="00A32FE0"/>
    <w:rsid w:val="00A334D2"/>
    <w:rsid w:val="00A337F2"/>
    <w:rsid w:val="00A33F41"/>
    <w:rsid w:val="00A34274"/>
    <w:rsid w:val="00A34409"/>
    <w:rsid w:val="00A344CC"/>
    <w:rsid w:val="00A345CB"/>
    <w:rsid w:val="00A3501D"/>
    <w:rsid w:val="00A3598A"/>
    <w:rsid w:val="00A36D0C"/>
    <w:rsid w:val="00A370D9"/>
    <w:rsid w:val="00A373E1"/>
    <w:rsid w:val="00A37BB3"/>
    <w:rsid w:val="00A37D8C"/>
    <w:rsid w:val="00A401BA"/>
    <w:rsid w:val="00A40D04"/>
    <w:rsid w:val="00A4111F"/>
    <w:rsid w:val="00A413D3"/>
    <w:rsid w:val="00A414CD"/>
    <w:rsid w:val="00A424F9"/>
    <w:rsid w:val="00A426DD"/>
    <w:rsid w:val="00A43103"/>
    <w:rsid w:val="00A43131"/>
    <w:rsid w:val="00A43615"/>
    <w:rsid w:val="00A43A1F"/>
    <w:rsid w:val="00A43E5A"/>
    <w:rsid w:val="00A43EE3"/>
    <w:rsid w:val="00A44606"/>
    <w:rsid w:val="00A44957"/>
    <w:rsid w:val="00A45302"/>
    <w:rsid w:val="00A47116"/>
    <w:rsid w:val="00A479E9"/>
    <w:rsid w:val="00A50510"/>
    <w:rsid w:val="00A50ABD"/>
    <w:rsid w:val="00A5116B"/>
    <w:rsid w:val="00A512E2"/>
    <w:rsid w:val="00A51640"/>
    <w:rsid w:val="00A516C2"/>
    <w:rsid w:val="00A525E4"/>
    <w:rsid w:val="00A529DD"/>
    <w:rsid w:val="00A52AA1"/>
    <w:rsid w:val="00A52B96"/>
    <w:rsid w:val="00A52F9C"/>
    <w:rsid w:val="00A5385B"/>
    <w:rsid w:val="00A53965"/>
    <w:rsid w:val="00A53AFF"/>
    <w:rsid w:val="00A54169"/>
    <w:rsid w:val="00A54630"/>
    <w:rsid w:val="00A54EDF"/>
    <w:rsid w:val="00A55571"/>
    <w:rsid w:val="00A56052"/>
    <w:rsid w:val="00A56CAE"/>
    <w:rsid w:val="00A574B7"/>
    <w:rsid w:val="00A57ED3"/>
    <w:rsid w:val="00A603E6"/>
    <w:rsid w:val="00A613C2"/>
    <w:rsid w:val="00A61643"/>
    <w:rsid w:val="00A61785"/>
    <w:rsid w:val="00A617DB"/>
    <w:rsid w:val="00A622A7"/>
    <w:rsid w:val="00A6262C"/>
    <w:rsid w:val="00A62765"/>
    <w:rsid w:val="00A63018"/>
    <w:rsid w:val="00A63E7C"/>
    <w:rsid w:val="00A6437C"/>
    <w:rsid w:val="00A64F2E"/>
    <w:rsid w:val="00A65ED0"/>
    <w:rsid w:val="00A66092"/>
    <w:rsid w:val="00A661C9"/>
    <w:rsid w:val="00A66587"/>
    <w:rsid w:val="00A66948"/>
    <w:rsid w:val="00A66D32"/>
    <w:rsid w:val="00A66EC1"/>
    <w:rsid w:val="00A70157"/>
    <w:rsid w:val="00A70813"/>
    <w:rsid w:val="00A70D8F"/>
    <w:rsid w:val="00A72086"/>
    <w:rsid w:val="00A723C8"/>
    <w:rsid w:val="00A72FBB"/>
    <w:rsid w:val="00A74AD7"/>
    <w:rsid w:val="00A75199"/>
    <w:rsid w:val="00A75249"/>
    <w:rsid w:val="00A753FA"/>
    <w:rsid w:val="00A75528"/>
    <w:rsid w:val="00A75681"/>
    <w:rsid w:val="00A75C87"/>
    <w:rsid w:val="00A75D15"/>
    <w:rsid w:val="00A764F3"/>
    <w:rsid w:val="00A76911"/>
    <w:rsid w:val="00A76FA1"/>
    <w:rsid w:val="00A77265"/>
    <w:rsid w:val="00A8051E"/>
    <w:rsid w:val="00A80D5B"/>
    <w:rsid w:val="00A810BD"/>
    <w:rsid w:val="00A810F3"/>
    <w:rsid w:val="00A81777"/>
    <w:rsid w:val="00A82E96"/>
    <w:rsid w:val="00A832BB"/>
    <w:rsid w:val="00A84481"/>
    <w:rsid w:val="00A849F1"/>
    <w:rsid w:val="00A84C6A"/>
    <w:rsid w:val="00A855CB"/>
    <w:rsid w:val="00A8596D"/>
    <w:rsid w:val="00A86B73"/>
    <w:rsid w:val="00A872E1"/>
    <w:rsid w:val="00A87AF0"/>
    <w:rsid w:val="00A87B0E"/>
    <w:rsid w:val="00A87EE9"/>
    <w:rsid w:val="00A90B42"/>
    <w:rsid w:val="00A9255E"/>
    <w:rsid w:val="00A926EC"/>
    <w:rsid w:val="00A92A75"/>
    <w:rsid w:val="00A93C54"/>
    <w:rsid w:val="00A941C8"/>
    <w:rsid w:val="00A946C8"/>
    <w:rsid w:val="00A94AE4"/>
    <w:rsid w:val="00A94DFB"/>
    <w:rsid w:val="00A95274"/>
    <w:rsid w:val="00A96156"/>
    <w:rsid w:val="00A962ED"/>
    <w:rsid w:val="00A96502"/>
    <w:rsid w:val="00A96627"/>
    <w:rsid w:val="00A97771"/>
    <w:rsid w:val="00A977C4"/>
    <w:rsid w:val="00A97C8D"/>
    <w:rsid w:val="00A97CB6"/>
    <w:rsid w:val="00A97D87"/>
    <w:rsid w:val="00AA0050"/>
    <w:rsid w:val="00AA0A75"/>
    <w:rsid w:val="00AA12C0"/>
    <w:rsid w:val="00AA13FC"/>
    <w:rsid w:val="00AA1AC0"/>
    <w:rsid w:val="00AA26B4"/>
    <w:rsid w:val="00AA2A86"/>
    <w:rsid w:val="00AA2E92"/>
    <w:rsid w:val="00AA3605"/>
    <w:rsid w:val="00AA3DB5"/>
    <w:rsid w:val="00AA3EB0"/>
    <w:rsid w:val="00AA45A0"/>
    <w:rsid w:val="00AA52F9"/>
    <w:rsid w:val="00AA5419"/>
    <w:rsid w:val="00AA58AD"/>
    <w:rsid w:val="00AA59B3"/>
    <w:rsid w:val="00AA5CD4"/>
    <w:rsid w:val="00AA64F1"/>
    <w:rsid w:val="00AA6744"/>
    <w:rsid w:val="00AA6A60"/>
    <w:rsid w:val="00AA6AD4"/>
    <w:rsid w:val="00AA7121"/>
    <w:rsid w:val="00AA79AA"/>
    <w:rsid w:val="00AB0841"/>
    <w:rsid w:val="00AB0A86"/>
    <w:rsid w:val="00AB0CA5"/>
    <w:rsid w:val="00AB0CB0"/>
    <w:rsid w:val="00AB120C"/>
    <w:rsid w:val="00AB123B"/>
    <w:rsid w:val="00AB1548"/>
    <w:rsid w:val="00AB20F8"/>
    <w:rsid w:val="00AB2175"/>
    <w:rsid w:val="00AB2D3F"/>
    <w:rsid w:val="00AB329B"/>
    <w:rsid w:val="00AB3AE7"/>
    <w:rsid w:val="00AB3E05"/>
    <w:rsid w:val="00AB4266"/>
    <w:rsid w:val="00AB4A06"/>
    <w:rsid w:val="00AB50F4"/>
    <w:rsid w:val="00AB596D"/>
    <w:rsid w:val="00AB61CB"/>
    <w:rsid w:val="00AB62C7"/>
    <w:rsid w:val="00AB6F20"/>
    <w:rsid w:val="00AB713A"/>
    <w:rsid w:val="00AB7BC7"/>
    <w:rsid w:val="00AC1100"/>
    <w:rsid w:val="00AC1652"/>
    <w:rsid w:val="00AC176C"/>
    <w:rsid w:val="00AC1C82"/>
    <w:rsid w:val="00AC2595"/>
    <w:rsid w:val="00AC2D1F"/>
    <w:rsid w:val="00AC345D"/>
    <w:rsid w:val="00AC35C6"/>
    <w:rsid w:val="00AC4835"/>
    <w:rsid w:val="00AC4910"/>
    <w:rsid w:val="00AC4BF8"/>
    <w:rsid w:val="00AC4D2E"/>
    <w:rsid w:val="00AC6177"/>
    <w:rsid w:val="00AC6E53"/>
    <w:rsid w:val="00AC728F"/>
    <w:rsid w:val="00AD0355"/>
    <w:rsid w:val="00AD0365"/>
    <w:rsid w:val="00AD075D"/>
    <w:rsid w:val="00AD0867"/>
    <w:rsid w:val="00AD0F09"/>
    <w:rsid w:val="00AD1720"/>
    <w:rsid w:val="00AD2006"/>
    <w:rsid w:val="00AD2B9D"/>
    <w:rsid w:val="00AD2E56"/>
    <w:rsid w:val="00AD4021"/>
    <w:rsid w:val="00AD51F3"/>
    <w:rsid w:val="00AD5388"/>
    <w:rsid w:val="00AD53C7"/>
    <w:rsid w:val="00AD5490"/>
    <w:rsid w:val="00AD63FF"/>
    <w:rsid w:val="00AD653F"/>
    <w:rsid w:val="00AD6901"/>
    <w:rsid w:val="00AD6BFF"/>
    <w:rsid w:val="00AD6D51"/>
    <w:rsid w:val="00AD6D70"/>
    <w:rsid w:val="00AD732F"/>
    <w:rsid w:val="00AD7381"/>
    <w:rsid w:val="00AD7442"/>
    <w:rsid w:val="00AD7C06"/>
    <w:rsid w:val="00AD7D21"/>
    <w:rsid w:val="00AE02D8"/>
    <w:rsid w:val="00AE05ED"/>
    <w:rsid w:val="00AE0602"/>
    <w:rsid w:val="00AE06AD"/>
    <w:rsid w:val="00AE103F"/>
    <w:rsid w:val="00AE1726"/>
    <w:rsid w:val="00AE1BA4"/>
    <w:rsid w:val="00AE22E2"/>
    <w:rsid w:val="00AE273A"/>
    <w:rsid w:val="00AE2A2B"/>
    <w:rsid w:val="00AE3F3D"/>
    <w:rsid w:val="00AE45B2"/>
    <w:rsid w:val="00AE4FC9"/>
    <w:rsid w:val="00AE5CAB"/>
    <w:rsid w:val="00AE5CB5"/>
    <w:rsid w:val="00AE6524"/>
    <w:rsid w:val="00AE7232"/>
    <w:rsid w:val="00AE727D"/>
    <w:rsid w:val="00AE7EE9"/>
    <w:rsid w:val="00AF0318"/>
    <w:rsid w:val="00AF055D"/>
    <w:rsid w:val="00AF0D2A"/>
    <w:rsid w:val="00AF0EEC"/>
    <w:rsid w:val="00AF15BC"/>
    <w:rsid w:val="00AF17FD"/>
    <w:rsid w:val="00AF28A2"/>
    <w:rsid w:val="00AF28D9"/>
    <w:rsid w:val="00AF2CE1"/>
    <w:rsid w:val="00AF33FB"/>
    <w:rsid w:val="00AF37A6"/>
    <w:rsid w:val="00AF3B89"/>
    <w:rsid w:val="00AF4FC2"/>
    <w:rsid w:val="00AF6937"/>
    <w:rsid w:val="00AF6A4C"/>
    <w:rsid w:val="00AF7D16"/>
    <w:rsid w:val="00AF7E1E"/>
    <w:rsid w:val="00AF7EDC"/>
    <w:rsid w:val="00B004A8"/>
    <w:rsid w:val="00B00529"/>
    <w:rsid w:val="00B00F51"/>
    <w:rsid w:val="00B0152A"/>
    <w:rsid w:val="00B01A4F"/>
    <w:rsid w:val="00B02144"/>
    <w:rsid w:val="00B0268C"/>
    <w:rsid w:val="00B030DE"/>
    <w:rsid w:val="00B03390"/>
    <w:rsid w:val="00B035D2"/>
    <w:rsid w:val="00B0375D"/>
    <w:rsid w:val="00B03990"/>
    <w:rsid w:val="00B03DB6"/>
    <w:rsid w:val="00B04A53"/>
    <w:rsid w:val="00B067DC"/>
    <w:rsid w:val="00B06A12"/>
    <w:rsid w:val="00B06FC8"/>
    <w:rsid w:val="00B07D1E"/>
    <w:rsid w:val="00B101FB"/>
    <w:rsid w:val="00B106DF"/>
    <w:rsid w:val="00B10914"/>
    <w:rsid w:val="00B1091A"/>
    <w:rsid w:val="00B11AA9"/>
    <w:rsid w:val="00B12627"/>
    <w:rsid w:val="00B129C7"/>
    <w:rsid w:val="00B1373E"/>
    <w:rsid w:val="00B142B0"/>
    <w:rsid w:val="00B142D0"/>
    <w:rsid w:val="00B14661"/>
    <w:rsid w:val="00B1492A"/>
    <w:rsid w:val="00B1520F"/>
    <w:rsid w:val="00B15446"/>
    <w:rsid w:val="00B1589B"/>
    <w:rsid w:val="00B15911"/>
    <w:rsid w:val="00B16D14"/>
    <w:rsid w:val="00B1798B"/>
    <w:rsid w:val="00B17FA6"/>
    <w:rsid w:val="00B21834"/>
    <w:rsid w:val="00B22A17"/>
    <w:rsid w:val="00B2303E"/>
    <w:rsid w:val="00B232B3"/>
    <w:rsid w:val="00B239D5"/>
    <w:rsid w:val="00B23AA2"/>
    <w:rsid w:val="00B23CDA"/>
    <w:rsid w:val="00B24685"/>
    <w:rsid w:val="00B2471F"/>
    <w:rsid w:val="00B2476B"/>
    <w:rsid w:val="00B2478D"/>
    <w:rsid w:val="00B2611B"/>
    <w:rsid w:val="00B274D0"/>
    <w:rsid w:val="00B27571"/>
    <w:rsid w:val="00B27D2F"/>
    <w:rsid w:val="00B27E91"/>
    <w:rsid w:val="00B27F6B"/>
    <w:rsid w:val="00B301BD"/>
    <w:rsid w:val="00B307F2"/>
    <w:rsid w:val="00B30E6D"/>
    <w:rsid w:val="00B31A2B"/>
    <w:rsid w:val="00B31CEE"/>
    <w:rsid w:val="00B31EE7"/>
    <w:rsid w:val="00B32574"/>
    <w:rsid w:val="00B32D10"/>
    <w:rsid w:val="00B345DA"/>
    <w:rsid w:val="00B3481D"/>
    <w:rsid w:val="00B35CCB"/>
    <w:rsid w:val="00B35FB3"/>
    <w:rsid w:val="00B36057"/>
    <w:rsid w:val="00B36BAD"/>
    <w:rsid w:val="00B370AB"/>
    <w:rsid w:val="00B372CC"/>
    <w:rsid w:val="00B376BF"/>
    <w:rsid w:val="00B37736"/>
    <w:rsid w:val="00B377D5"/>
    <w:rsid w:val="00B37AFF"/>
    <w:rsid w:val="00B37FE8"/>
    <w:rsid w:val="00B40064"/>
    <w:rsid w:val="00B41002"/>
    <w:rsid w:val="00B41759"/>
    <w:rsid w:val="00B4177D"/>
    <w:rsid w:val="00B41CF0"/>
    <w:rsid w:val="00B41DFE"/>
    <w:rsid w:val="00B41E89"/>
    <w:rsid w:val="00B4256C"/>
    <w:rsid w:val="00B434AC"/>
    <w:rsid w:val="00B437EF"/>
    <w:rsid w:val="00B4458C"/>
    <w:rsid w:val="00B44A3A"/>
    <w:rsid w:val="00B456E2"/>
    <w:rsid w:val="00B47BAC"/>
    <w:rsid w:val="00B47D8A"/>
    <w:rsid w:val="00B50260"/>
    <w:rsid w:val="00B5082F"/>
    <w:rsid w:val="00B51E52"/>
    <w:rsid w:val="00B527B8"/>
    <w:rsid w:val="00B531AC"/>
    <w:rsid w:val="00B53898"/>
    <w:rsid w:val="00B53B4E"/>
    <w:rsid w:val="00B54E6B"/>
    <w:rsid w:val="00B54E92"/>
    <w:rsid w:val="00B54FFB"/>
    <w:rsid w:val="00B55478"/>
    <w:rsid w:val="00B555BA"/>
    <w:rsid w:val="00B55617"/>
    <w:rsid w:val="00B558E0"/>
    <w:rsid w:val="00B561CE"/>
    <w:rsid w:val="00B564BA"/>
    <w:rsid w:val="00B56D5C"/>
    <w:rsid w:val="00B572F9"/>
    <w:rsid w:val="00B57339"/>
    <w:rsid w:val="00B576F9"/>
    <w:rsid w:val="00B5786F"/>
    <w:rsid w:val="00B57F7F"/>
    <w:rsid w:val="00B604DC"/>
    <w:rsid w:val="00B6063C"/>
    <w:rsid w:val="00B60749"/>
    <w:rsid w:val="00B60ECF"/>
    <w:rsid w:val="00B6116E"/>
    <w:rsid w:val="00B6215A"/>
    <w:rsid w:val="00B624A9"/>
    <w:rsid w:val="00B6345B"/>
    <w:rsid w:val="00B63491"/>
    <w:rsid w:val="00B638C5"/>
    <w:rsid w:val="00B63CD4"/>
    <w:rsid w:val="00B64B08"/>
    <w:rsid w:val="00B64BC1"/>
    <w:rsid w:val="00B65C89"/>
    <w:rsid w:val="00B65F25"/>
    <w:rsid w:val="00B6604F"/>
    <w:rsid w:val="00B6624C"/>
    <w:rsid w:val="00B66332"/>
    <w:rsid w:val="00B6684A"/>
    <w:rsid w:val="00B66B1B"/>
    <w:rsid w:val="00B66E63"/>
    <w:rsid w:val="00B6701D"/>
    <w:rsid w:val="00B67D27"/>
    <w:rsid w:val="00B70070"/>
    <w:rsid w:val="00B7018E"/>
    <w:rsid w:val="00B703D5"/>
    <w:rsid w:val="00B708F7"/>
    <w:rsid w:val="00B70FF7"/>
    <w:rsid w:val="00B72566"/>
    <w:rsid w:val="00B72CFF"/>
    <w:rsid w:val="00B734FB"/>
    <w:rsid w:val="00B74163"/>
    <w:rsid w:val="00B74C29"/>
    <w:rsid w:val="00B759E9"/>
    <w:rsid w:val="00B75B03"/>
    <w:rsid w:val="00B75CC5"/>
    <w:rsid w:val="00B7611E"/>
    <w:rsid w:val="00B7677F"/>
    <w:rsid w:val="00B769A2"/>
    <w:rsid w:val="00B76F71"/>
    <w:rsid w:val="00B80300"/>
    <w:rsid w:val="00B8092B"/>
    <w:rsid w:val="00B80F32"/>
    <w:rsid w:val="00B81E1D"/>
    <w:rsid w:val="00B81F7C"/>
    <w:rsid w:val="00B828D4"/>
    <w:rsid w:val="00B83BC6"/>
    <w:rsid w:val="00B84E7D"/>
    <w:rsid w:val="00B85123"/>
    <w:rsid w:val="00B8581B"/>
    <w:rsid w:val="00B85CEA"/>
    <w:rsid w:val="00B86507"/>
    <w:rsid w:val="00B86932"/>
    <w:rsid w:val="00B86CE7"/>
    <w:rsid w:val="00B87EBC"/>
    <w:rsid w:val="00B90754"/>
    <w:rsid w:val="00B908F4"/>
    <w:rsid w:val="00B90920"/>
    <w:rsid w:val="00B90A19"/>
    <w:rsid w:val="00B9133E"/>
    <w:rsid w:val="00B9193A"/>
    <w:rsid w:val="00B9196C"/>
    <w:rsid w:val="00B91980"/>
    <w:rsid w:val="00B91981"/>
    <w:rsid w:val="00B920AA"/>
    <w:rsid w:val="00B93149"/>
    <w:rsid w:val="00B93171"/>
    <w:rsid w:val="00B9359B"/>
    <w:rsid w:val="00B93735"/>
    <w:rsid w:val="00B93C54"/>
    <w:rsid w:val="00B93F89"/>
    <w:rsid w:val="00B94112"/>
    <w:rsid w:val="00B942A1"/>
    <w:rsid w:val="00B9446F"/>
    <w:rsid w:val="00B95D93"/>
    <w:rsid w:val="00B9605E"/>
    <w:rsid w:val="00B96473"/>
    <w:rsid w:val="00B97BED"/>
    <w:rsid w:val="00BA0011"/>
    <w:rsid w:val="00BA014B"/>
    <w:rsid w:val="00BA03E7"/>
    <w:rsid w:val="00BA0776"/>
    <w:rsid w:val="00BA0DA1"/>
    <w:rsid w:val="00BA121C"/>
    <w:rsid w:val="00BA179A"/>
    <w:rsid w:val="00BA203A"/>
    <w:rsid w:val="00BA3060"/>
    <w:rsid w:val="00BA3313"/>
    <w:rsid w:val="00BA336E"/>
    <w:rsid w:val="00BA4006"/>
    <w:rsid w:val="00BA5799"/>
    <w:rsid w:val="00BA5827"/>
    <w:rsid w:val="00BA58FC"/>
    <w:rsid w:val="00BA5B76"/>
    <w:rsid w:val="00BA5D62"/>
    <w:rsid w:val="00BA75C7"/>
    <w:rsid w:val="00BA7E36"/>
    <w:rsid w:val="00BB0631"/>
    <w:rsid w:val="00BB0C16"/>
    <w:rsid w:val="00BB127F"/>
    <w:rsid w:val="00BB2205"/>
    <w:rsid w:val="00BB2472"/>
    <w:rsid w:val="00BB24F2"/>
    <w:rsid w:val="00BB3125"/>
    <w:rsid w:val="00BB38BA"/>
    <w:rsid w:val="00BB3CE1"/>
    <w:rsid w:val="00BB426C"/>
    <w:rsid w:val="00BB42C4"/>
    <w:rsid w:val="00BB4710"/>
    <w:rsid w:val="00BB4C03"/>
    <w:rsid w:val="00BB4DA2"/>
    <w:rsid w:val="00BB523E"/>
    <w:rsid w:val="00BB5CDA"/>
    <w:rsid w:val="00BB6016"/>
    <w:rsid w:val="00BB69F9"/>
    <w:rsid w:val="00BB7135"/>
    <w:rsid w:val="00BB722E"/>
    <w:rsid w:val="00BB758E"/>
    <w:rsid w:val="00BB7945"/>
    <w:rsid w:val="00BC0158"/>
    <w:rsid w:val="00BC01D5"/>
    <w:rsid w:val="00BC0294"/>
    <w:rsid w:val="00BC03F5"/>
    <w:rsid w:val="00BC1034"/>
    <w:rsid w:val="00BC1D38"/>
    <w:rsid w:val="00BC2654"/>
    <w:rsid w:val="00BC2F45"/>
    <w:rsid w:val="00BC34AE"/>
    <w:rsid w:val="00BC3557"/>
    <w:rsid w:val="00BC35F0"/>
    <w:rsid w:val="00BC4386"/>
    <w:rsid w:val="00BC51BB"/>
    <w:rsid w:val="00BC54F2"/>
    <w:rsid w:val="00BC555E"/>
    <w:rsid w:val="00BC5C1F"/>
    <w:rsid w:val="00BC6AE2"/>
    <w:rsid w:val="00BC7677"/>
    <w:rsid w:val="00BC7AD2"/>
    <w:rsid w:val="00BD09B1"/>
    <w:rsid w:val="00BD0AB0"/>
    <w:rsid w:val="00BD17B3"/>
    <w:rsid w:val="00BD2079"/>
    <w:rsid w:val="00BD3532"/>
    <w:rsid w:val="00BD3C7C"/>
    <w:rsid w:val="00BD3E6A"/>
    <w:rsid w:val="00BD42DA"/>
    <w:rsid w:val="00BD444B"/>
    <w:rsid w:val="00BD4FC2"/>
    <w:rsid w:val="00BD4FD4"/>
    <w:rsid w:val="00BD54A4"/>
    <w:rsid w:val="00BD5772"/>
    <w:rsid w:val="00BD599A"/>
    <w:rsid w:val="00BD5AFD"/>
    <w:rsid w:val="00BD5B6D"/>
    <w:rsid w:val="00BD5E8A"/>
    <w:rsid w:val="00BD674C"/>
    <w:rsid w:val="00BD6B51"/>
    <w:rsid w:val="00BD6E63"/>
    <w:rsid w:val="00BD7238"/>
    <w:rsid w:val="00BD79A1"/>
    <w:rsid w:val="00BD7E77"/>
    <w:rsid w:val="00BE0305"/>
    <w:rsid w:val="00BE07D1"/>
    <w:rsid w:val="00BE154B"/>
    <w:rsid w:val="00BE17CC"/>
    <w:rsid w:val="00BE1B02"/>
    <w:rsid w:val="00BE288F"/>
    <w:rsid w:val="00BE2A44"/>
    <w:rsid w:val="00BE2EF3"/>
    <w:rsid w:val="00BE31A4"/>
    <w:rsid w:val="00BE3472"/>
    <w:rsid w:val="00BE3567"/>
    <w:rsid w:val="00BE3677"/>
    <w:rsid w:val="00BE3D16"/>
    <w:rsid w:val="00BE4343"/>
    <w:rsid w:val="00BE4A18"/>
    <w:rsid w:val="00BE511B"/>
    <w:rsid w:val="00BE5218"/>
    <w:rsid w:val="00BE59D6"/>
    <w:rsid w:val="00BE5B72"/>
    <w:rsid w:val="00BE69B1"/>
    <w:rsid w:val="00BE6B01"/>
    <w:rsid w:val="00BE6E88"/>
    <w:rsid w:val="00BE7A77"/>
    <w:rsid w:val="00BF0128"/>
    <w:rsid w:val="00BF01D2"/>
    <w:rsid w:val="00BF0256"/>
    <w:rsid w:val="00BF055E"/>
    <w:rsid w:val="00BF06FD"/>
    <w:rsid w:val="00BF16CB"/>
    <w:rsid w:val="00BF3A49"/>
    <w:rsid w:val="00BF551E"/>
    <w:rsid w:val="00BF5DFC"/>
    <w:rsid w:val="00BF60F8"/>
    <w:rsid w:val="00BF6B1F"/>
    <w:rsid w:val="00BF6FA6"/>
    <w:rsid w:val="00BF72A8"/>
    <w:rsid w:val="00BF7A1F"/>
    <w:rsid w:val="00BF7D91"/>
    <w:rsid w:val="00C00145"/>
    <w:rsid w:val="00C01483"/>
    <w:rsid w:val="00C01F07"/>
    <w:rsid w:val="00C02EAF"/>
    <w:rsid w:val="00C04116"/>
    <w:rsid w:val="00C048E5"/>
    <w:rsid w:val="00C04F17"/>
    <w:rsid w:val="00C051E2"/>
    <w:rsid w:val="00C05A48"/>
    <w:rsid w:val="00C05DA0"/>
    <w:rsid w:val="00C06AFC"/>
    <w:rsid w:val="00C06FF0"/>
    <w:rsid w:val="00C0771B"/>
    <w:rsid w:val="00C078FE"/>
    <w:rsid w:val="00C07AD7"/>
    <w:rsid w:val="00C104CF"/>
    <w:rsid w:val="00C10A8D"/>
    <w:rsid w:val="00C10BDF"/>
    <w:rsid w:val="00C110AD"/>
    <w:rsid w:val="00C11294"/>
    <w:rsid w:val="00C11868"/>
    <w:rsid w:val="00C1236F"/>
    <w:rsid w:val="00C12741"/>
    <w:rsid w:val="00C13426"/>
    <w:rsid w:val="00C13730"/>
    <w:rsid w:val="00C13A59"/>
    <w:rsid w:val="00C140FC"/>
    <w:rsid w:val="00C14497"/>
    <w:rsid w:val="00C144B7"/>
    <w:rsid w:val="00C150F3"/>
    <w:rsid w:val="00C151CC"/>
    <w:rsid w:val="00C15293"/>
    <w:rsid w:val="00C15898"/>
    <w:rsid w:val="00C15CB2"/>
    <w:rsid w:val="00C17713"/>
    <w:rsid w:val="00C205C1"/>
    <w:rsid w:val="00C209B9"/>
    <w:rsid w:val="00C20AC7"/>
    <w:rsid w:val="00C20BA3"/>
    <w:rsid w:val="00C2241B"/>
    <w:rsid w:val="00C224C2"/>
    <w:rsid w:val="00C22B7B"/>
    <w:rsid w:val="00C231B8"/>
    <w:rsid w:val="00C233D9"/>
    <w:rsid w:val="00C2348E"/>
    <w:rsid w:val="00C23943"/>
    <w:rsid w:val="00C24AD3"/>
    <w:rsid w:val="00C24E09"/>
    <w:rsid w:val="00C24ECD"/>
    <w:rsid w:val="00C25867"/>
    <w:rsid w:val="00C258B3"/>
    <w:rsid w:val="00C25C20"/>
    <w:rsid w:val="00C26485"/>
    <w:rsid w:val="00C268E4"/>
    <w:rsid w:val="00C26F91"/>
    <w:rsid w:val="00C276A9"/>
    <w:rsid w:val="00C3020A"/>
    <w:rsid w:val="00C30355"/>
    <w:rsid w:val="00C30AB8"/>
    <w:rsid w:val="00C30AF7"/>
    <w:rsid w:val="00C30BAE"/>
    <w:rsid w:val="00C3110A"/>
    <w:rsid w:val="00C31F21"/>
    <w:rsid w:val="00C32293"/>
    <w:rsid w:val="00C33492"/>
    <w:rsid w:val="00C33790"/>
    <w:rsid w:val="00C340BC"/>
    <w:rsid w:val="00C344C5"/>
    <w:rsid w:val="00C34B57"/>
    <w:rsid w:val="00C34B79"/>
    <w:rsid w:val="00C34E94"/>
    <w:rsid w:val="00C3548F"/>
    <w:rsid w:val="00C354B2"/>
    <w:rsid w:val="00C35BD3"/>
    <w:rsid w:val="00C35CCC"/>
    <w:rsid w:val="00C36099"/>
    <w:rsid w:val="00C36171"/>
    <w:rsid w:val="00C36D4A"/>
    <w:rsid w:val="00C37326"/>
    <w:rsid w:val="00C377A6"/>
    <w:rsid w:val="00C37E2B"/>
    <w:rsid w:val="00C40C82"/>
    <w:rsid w:val="00C40CF1"/>
    <w:rsid w:val="00C40E05"/>
    <w:rsid w:val="00C41002"/>
    <w:rsid w:val="00C414A7"/>
    <w:rsid w:val="00C421FC"/>
    <w:rsid w:val="00C42367"/>
    <w:rsid w:val="00C42713"/>
    <w:rsid w:val="00C4355D"/>
    <w:rsid w:val="00C43A7C"/>
    <w:rsid w:val="00C43CBE"/>
    <w:rsid w:val="00C444AD"/>
    <w:rsid w:val="00C445D8"/>
    <w:rsid w:val="00C451F7"/>
    <w:rsid w:val="00C45ECA"/>
    <w:rsid w:val="00C46053"/>
    <w:rsid w:val="00C460E8"/>
    <w:rsid w:val="00C462EC"/>
    <w:rsid w:val="00C46F25"/>
    <w:rsid w:val="00C46F9B"/>
    <w:rsid w:val="00C473E8"/>
    <w:rsid w:val="00C47F20"/>
    <w:rsid w:val="00C50706"/>
    <w:rsid w:val="00C50F83"/>
    <w:rsid w:val="00C513A2"/>
    <w:rsid w:val="00C51925"/>
    <w:rsid w:val="00C51CD3"/>
    <w:rsid w:val="00C5221E"/>
    <w:rsid w:val="00C5358F"/>
    <w:rsid w:val="00C5398E"/>
    <w:rsid w:val="00C53C4B"/>
    <w:rsid w:val="00C54C49"/>
    <w:rsid w:val="00C55592"/>
    <w:rsid w:val="00C5611E"/>
    <w:rsid w:val="00C56204"/>
    <w:rsid w:val="00C567C7"/>
    <w:rsid w:val="00C56C02"/>
    <w:rsid w:val="00C5780B"/>
    <w:rsid w:val="00C57BA1"/>
    <w:rsid w:val="00C60301"/>
    <w:rsid w:val="00C6082C"/>
    <w:rsid w:val="00C60DB3"/>
    <w:rsid w:val="00C611C7"/>
    <w:rsid w:val="00C61308"/>
    <w:rsid w:val="00C61391"/>
    <w:rsid w:val="00C61670"/>
    <w:rsid w:val="00C617E3"/>
    <w:rsid w:val="00C61D0A"/>
    <w:rsid w:val="00C61DA6"/>
    <w:rsid w:val="00C62ABB"/>
    <w:rsid w:val="00C63147"/>
    <w:rsid w:val="00C633EA"/>
    <w:rsid w:val="00C63573"/>
    <w:rsid w:val="00C63AF6"/>
    <w:rsid w:val="00C63CC1"/>
    <w:rsid w:val="00C64678"/>
    <w:rsid w:val="00C65F1F"/>
    <w:rsid w:val="00C66804"/>
    <w:rsid w:val="00C70231"/>
    <w:rsid w:val="00C7087B"/>
    <w:rsid w:val="00C709DE"/>
    <w:rsid w:val="00C71198"/>
    <w:rsid w:val="00C71BC7"/>
    <w:rsid w:val="00C71E7E"/>
    <w:rsid w:val="00C72C49"/>
    <w:rsid w:val="00C7339D"/>
    <w:rsid w:val="00C7378D"/>
    <w:rsid w:val="00C73B06"/>
    <w:rsid w:val="00C740A8"/>
    <w:rsid w:val="00C7416E"/>
    <w:rsid w:val="00C74580"/>
    <w:rsid w:val="00C74863"/>
    <w:rsid w:val="00C751D3"/>
    <w:rsid w:val="00C7585B"/>
    <w:rsid w:val="00C75962"/>
    <w:rsid w:val="00C75A2D"/>
    <w:rsid w:val="00C762A2"/>
    <w:rsid w:val="00C762E4"/>
    <w:rsid w:val="00C76656"/>
    <w:rsid w:val="00C76808"/>
    <w:rsid w:val="00C768D9"/>
    <w:rsid w:val="00C76A5C"/>
    <w:rsid w:val="00C77425"/>
    <w:rsid w:val="00C776D4"/>
    <w:rsid w:val="00C80129"/>
    <w:rsid w:val="00C8049E"/>
    <w:rsid w:val="00C80E0A"/>
    <w:rsid w:val="00C811DC"/>
    <w:rsid w:val="00C817C9"/>
    <w:rsid w:val="00C81DCE"/>
    <w:rsid w:val="00C827EC"/>
    <w:rsid w:val="00C82EDF"/>
    <w:rsid w:val="00C833D5"/>
    <w:rsid w:val="00C835A6"/>
    <w:rsid w:val="00C8411C"/>
    <w:rsid w:val="00C84451"/>
    <w:rsid w:val="00C84AC9"/>
    <w:rsid w:val="00C84B73"/>
    <w:rsid w:val="00C8577E"/>
    <w:rsid w:val="00C85BD1"/>
    <w:rsid w:val="00C85C67"/>
    <w:rsid w:val="00C85E27"/>
    <w:rsid w:val="00C85F8D"/>
    <w:rsid w:val="00C862D4"/>
    <w:rsid w:val="00C862DF"/>
    <w:rsid w:val="00C87051"/>
    <w:rsid w:val="00C870B8"/>
    <w:rsid w:val="00C87851"/>
    <w:rsid w:val="00C90FA6"/>
    <w:rsid w:val="00C94B30"/>
    <w:rsid w:val="00C95608"/>
    <w:rsid w:val="00C95889"/>
    <w:rsid w:val="00C95AF4"/>
    <w:rsid w:val="00C9692F"/>
    <w:rsid w:val="00CA0366"/>
    <w:rsid w:val="00CA03F0"/>
    <w:rsid w:val="00CA0E91"/>
    <w:rsid w:val="00CA128C"/>
    <w:rsid w:val="00CA1945"/>
    <w:rsid w:val="00CA273F"/>
    <w:rsid w:val="00CA3E0E"/>
    <w:rsid w:val="00CA406A"/>
    <w:rsid w:val="00CA427F"/>
    <w:rsid w:val="00CA4CD0"/>
    <w:rsid w:val="00CA5010"/>
    <w:rsid w:val="00CA522C"/>
    <w:rsid w:val="00CA63BF"/>
    <w:rsid w:val="00CA6865"/>
    <w:rsid w:val="00CA7645"/>
    <w:rsid w:val="00CA7F51"/>
    <w:rsid w:val="00CB034D"/>
    <w:rsid w:val="00CB0476"/>
    <w:rsid w:val="00CB0D03"/>
    <w:rsid w:val="00CB0D52"/>
    <w:rsid w:val="00CB10F9"/>
    <w:rsid w:val="00CB1356"/>
    <w:rsid w:val="00CB458C"/>
    <w:rsid w:val="00CB4AA2"/>
    <w:rsid w:val="00CB5AFB"/>
    <w:rsid w:val="00CB6135"/>
    <w:rsid w:val="00CB619D"/>
    <w:rsid w:val="00CB710C"/>
    <w:rsid w:val="00CB74B6"/>
    <w:rsid w:val="00CB7D49"/>
    <w:rsid w:val="00CC0161"/>
    <w:rsid w:val="00CC05D6"/>
    <w:rsid w:val="00CC1664"/>
    <w:rsid w:val="00CC1977"/>
    <w:rsid w:val="00CC1B37"/>
    <w:rsid w:val="00CC2076"/>
    <w:rsid w:val="00CC22F1"/>
    <w:rsid w:val="00CC2B5B"/>
    <w:rsid w:val="00CC34C6"/>
    <w:rsid w:val="00CC3927"/>
    <w:rsid w:val="00CC3DF2"/>
    <w:rsid w:val="00CC48EE"/>
    <w:rsid w:val="00CC4A3F"/>
    <w:rsid w:val="00CC4F80"/>
    <w:rsid w:val="00CC5ACE"/>
    <w:rsid w:val="00CC5D86"/>
    <w:rsid w:val="00CC5EFC"/>
    <w:rsid w:val="00CC64F1"/>
    <w:rsid w:val="00CC73DE"/>
    <w:rsid w:val="00CC77B6"/>
    <w:rsid w:val="00CC7822"/>
    <w:rsid w:val="00CC7D84"/>
    <w:rsid w:val="00CC7E9E"/>
    <w:rsid w:val="00CD0538"/>
    <w:rsid w:val="00CD05AF"/>
    <w:rsid w:val="00CD0640"/>
    <w:rsid w:val="00CD0884"/>
    <w:rsid w:val="00CD0D95"/>
    <w:rsid w:val="00CD0E42"/>
    <w:rsid w:val="00CD175C"/>
    <w:rsid w:val="00CD2129"/>
    <w:rsid w:val="00CD21C4"/>
    <w:rsid w:val="00CD2352"/>
    <w:rsid w:val="00CD27AF"/>
    <w:rsid w:val="00CD2825"/>
    <w:rsid w:val="00CD32C1"/>
    <w:rsid w:val="00CD3478"/>
    <w:rsid w:val="00CD4029"/>
    <w:rsid w:val="00CD40F4"/>
    <w:rsid w:val="00CD4334"/>
    <w:rsid w:val="00CD453B"/>
    <w:rsid w:val="00CD4F54"/>
    <w:rsid w:val="00CD70CD"/>
    <w:rsid w:val="00CD77E9"/>
    <w:rsid w:val="00CD7BAE"/>
    <w:rsid w:val="00CE0269"/>
    <w:rsid w:val="00CE043D"/>
    <w:rsid w:val="00CE1018"/>
    <w:rsid w:val="00CE1050"/>
    <w:rsid w:val="00CE184C"/>
    <w:rsid w:val="00CE1B45"/>
    <w:rsid w:val="00CE20F6"/>
    <w:rsid w:val="00CE280D"/>
    <w:rsid w:val="00CE2CB4"/>
    <w:rsid w:val="00CE2FD9"/>
    <w:rsid w:val="00CE3C6A"/>
    <w:rsid w:val="00CE4296"/>
    <w:rsid w:val="00CE4A50"/>
    <w:rsid w:val="00CE4FD4"/>
    <w:rsid w:val="00CE52B4"/>
    <w:rsid w:val="00CE648C"/>
    <w:rsid w:val="00CE6D04"/>
    <w:rsid w:val="00CE71D9"/>
    <w:rsid w:val="00CE739D"/>
    <w:rsid w:val="00CE7655"/>
    <w:rsid w:val="00CE7A49"/>
    <w:rsid w:val="00CF051E"/>
    <w:rsid w:val="00CF1DBD"/>
    <w:rsid w:val="00CF2391"/>
    <w:rsid w:val="00CF2D5C"/>
    <w:rsid w:val="00CF2FE9"/>
    <w:rsid w:val="00CF34F9"/>
    <w:rsid w:val="00CF4919"/>
    <w:rsid w:val="00CF5330"/>
    <w:rsid w:val="00CF5687"/>
    <w:rsid w:val="00CF63E1"/>
    <w:rsid w:val="00CF6B3F"/>
    <w:rsid w:val="00CF77E9"/>
    <w:rsid w:val="00CF78DB"/>
    <w:rsid w:val="00CF7984"/>
    <w:rsid w:val="00D003E4"/>
    <w:rsid w:val="00D01033"/>
    <w:rsid w:val="00D01CC1"/>
    <w:rsid w:val="00D0391D"/>
    <w:rsid w:val="00D04F03"/>
    <w:rsid w:val="00D04FBD"/>
    <w:rsid w:val="00D05163"/>
    <w:rsid w:val="00D05334"/>
    <w:rsid w:val="00D0624F"/>
    <w:rsid w:val="00D064F4"/>
    <w:rsid w:val="00D070A4"/>
    <w:rsid w:val="00D0793D"/>
    <w:rsid w:val="00D1060E"/>
    <w:rsid w:val="00D10E69"/>
    <w:rsid w:val="00D113F9"/>
    <w:rsid w:val="00D11D96"/>
    <w:rsid w:val="00D12559"/>
    <w:rsid w:val="00D132FB"/>
    <w:rsid w:val="00D13430"/>
    <w:rsid w:val="00D1397D"/>
    <w:rsid w:val="00D13B39"/>
    <w:rsid w:val="00D13E81"/>
    <w:rsid w:val="00D1459F"/>
    <w:rsid w:val="00D14A47"/>
    <w:rsid w:val="00D14F56"/>
    <w:rsid w:val="00D15BF7"/>
    <w:rsid w:val="00D16782"/>
    <w:rsid w:val="00D16ABE"/>
    <w:rsid w:val="00D1731C"/>
    <w:rsid w:val="00D17953"/>
    <w:rsid w:val="00D17BCA"/>
    <w:rsid w:val="00D17C92"/>
    <w:rsid w:val="00D20587"/>
    <w:rsid w:val="00D207F8"/>
    <w:rsid w:val="00D20BE9"/>
    <w:rsid w:val="00D213CD"/>
    <w:rsid w:val="00D21782"/>
    <w:rsid w:val="00D21BCE"/>
    <w:rsid w:val="00D220E4"/>
    <w:rsid w:val="00D2211F"/>
    <w:rsid w:val="00D22A4E"/>
    <w:rsid w:val="00D23724"/>
    <w:rsid w:val="00D23DF6"/>
    <w:rsid w:val="00D2461C"/>
    <w:rsid w:val="00D24CBB"/>
    <w:rsid w:val="00D261E8"/>
    <w:rsid w:val="00D26899"/>
    <w:rsid w:val="00D26A05"/>
    <w:rsid w:val="00D2750D"/>
    <w:rsid w:val="00D2757B"/>
    <w:rsid w:val="00D27C37"/>
    <w:rsid w:val="00D304A7"/>
    <w:rsid w:val="00D313EF"/>
    <w:rsid w:val="00D31B65"/>
    <w:rsid w:val="00D32B60"/>
    <w:rsid w:val="00D33D9C"/>
    <w:rsid w:val="00D34170"/>
    <w:rsid w:val="00D34327"/>
    <w:rsid w:val="00D352BE"/>
    <w:rsid w:val="00D37428"/>
    <w:rsid w:val="00D40520"/>
    <w:rsid w:val="00D40A06"/>
    <w:rsid w:val="00D41397"/>
    <w:rsid w:val="00D4199C"/>
    <w:rsid w:val="00D41CBB"/>
    <w:rsid w:val="00D42553"/>
    <w:rsid w:val="00D42BF4"/>
    <w:rsid w:val="00D42C5D"/>
    <w:rsid w:val="00D43383"/>
    <w:rsid w:val="00D4343E"/>
    <w:rsid w:val="00D43D33"/>
    <w:rsid w:val="00D43F83"/>
    <w:rsid w:val="00D4491C"/>
    <w:rsid w:val="00D44D6E"/>
    <w:rsid w:val="00D45230"/>
    <w:rsid w:val="00D45483"/>
    <w:rsid w:val="00D45E4B"/>
    <w:rsid w:val="00D46B7F"/>
    <w:rsid w:val="00D47E9B"/>
    <w:rsid w:val="00D50868"/>
    <w:rsid w:val="00D51C6E"/>
    <w:rsid w:val="00D51D61"/>
    <w:rsid w:val="00D5209E"/>
    <w:rsid w:val="00D530CB"/>
    <w:rsid w:val="00D532D7"/>
    <w:rsid w:val="00D54503"/>
    <w:rsid w:val="00D54D61"/>
    <w:rsid w:val="00D5554C"/>
    <w:rsid w:val="00D555A2"/>
    <w:rsid w:val="00D556CC"/>
    <w:rsid w:val="00D55D77"/>
    <w:rsid w:val="00D5623C"/>
    <w:rsid w:val="00D565F9"/>
    <w:rsid w:val="00D56B4E"/>
    <w:rsid w:val="00D56D54"/>
    <w:rsid w:val="00D571DF"/>
    <w:rsid w:val="00D57566"/>
    <w:rsid w:val="00D57628"/>
    <w:rsid w:val="00D60A8B"/>
    <w:rsid w:val="00D614C4"/>
    <w:rsid w:val="00D61F01"/>
    <w:rsid w:val="00D61FFC"/>
    <w:rsid w:val="00D62DDB"/>
    <w:rsid w:val="00D63231"/>
    <w:rsid w:val="00D632BC"/>
    <w:rsid w:val="00D63860"/>
    <w:rsid w:val="00D63A3A"/>
    <w:rsid w:val="00D63D60"/>
    <w:rsid w:val="00D63F11"/>
    <w:rsid w:val="00D643F7"/>
    <w:rsid w:val="00D64539"/>
    <w:rsid w:val="00D64AA2"/>
    <w:rsid w:val="00D65345"/>
    <w:rsid w:val="00D654F4"/>
    <w:rsid w:val="00D6593E"/>
    <w:rsid w:val="00D659BD"/>
    <w:rsid w:val="00D6624D"/>
    <w:rsid w:val="00D66572"/>
    <w:rsid w:val="00D677EB"/>
    <w:rsid w:val="00D70182"/>
    <w:rsid w:val="00D70503"/>
    <w:rsid w:val="00D709CF"/>
    <w:rsid w:val="00D71494"/>
    <w:rsid w:val="00D71DC3"/>
    <w:rsid w:val="00D72DDD"/>
    <w:rsid w:val="00D731D0"/>
    <w:rsid w:val="00D7475C"/>
    <w:rsid w:val="00D747FB"/>
    <w:rsid w:val="00D74D68"/>
    <w:rsid w:val="00D74F11"/>
    <w:rsid w:val="00D74F6C"/>
    <w:rsid w:val="00D75815"/>
    <w:rsid w:val="00D75E65"/>
    <w:rsid w:val="00D76669"/>
    <w:rsid w:val="00D770AA"/>
    <w:rsid w:val="00D774BF"/>
    <w:rsid w:val="00D77538"/>
    <w:rsid w:val="00D779CE"/>
    <w:rsid w:val="00D77B5E"/>
    <w:rsid w:val="00D77BAC"/>
    <w:rsid w:val="00D804C2"/>
    <w:rsid w:val="00D804C3"/>
    <w:rsid w:val="00D80F46"/>
    <w:rsid w:val="00D820C9"/>
    <w:rsid w:val="00D8386A"/>
    <w:rsid w:val="00D84175"/>
    <w:rsid w:val="00D841D3"/>
    <w:rsid w:val="00D8458E"/>
    <w:rsid w:val="00D848AB"/>
    <w:rsid w:val="00D84B97"/>
    <w:rsid w:val="00D84E63"/>
    <w:rsid w:val="00D852A0"/>
    <w:rsid w:val="00D854F3"/>
    <w:rsid w:val="00D863BD"/>
    <w:rsid w:val="00D86645"/>
    <w:rsid w:val="00D8691E"/>
    <w:rsid w:val="00D86F52"/>
    <w:rsid w:val="00D879B1"/>
    <w:rsid w:val="00D9054C"/>
    <w:rsid w:val="00D90599"/>
    <w:rsid w:val="00D90BFC"/>
    <w:rsid w:val="00D9107C"/>
    <w:rsid w:val="00D9112C"/>
    <w:rsid w:val="00D91B38"/>
    <w:rsid w:val="00D91BBE"/>
    <w:rsid w:val="00D91C0A"/>
    <w:rsid w:val="00D91F7B"/>
    <w:rsid w:val="00D92384"/>
    <w:rsid w:val="00D92861"/>
    <w:rsid w:val="00D92D2C"/>
    <w:rsid w:val="00D92E53"/>
    <w:rsid w:val="00D92FBB"/>
    <w:rsid w:val="00D9319C"/>
    <w:rsid w:val="00D93351"/>
    <w:rsid w:val="00D935EA"/>
    <w:rsid w:val="00D94202"/>
    <w:rsid w:val="00D9460A"/>
    <w:rsid w:val="00D94E49"/>
    <w:rsid w:val="00D94EDA"/>
    <w:rsid w:val="00D94FCE"/>
    <w:rsid w:val="00D95254"/>
    <w:rsid w:val="00D95497"/>
    <w:rsid w:val="00D956F9"/>
    <w:rsid w:val="00D95F33"/>
    <w:rsid w:val="00D9704D"/>
    <w:rsid w:val="00DA0D85"/>
    <w:rsid w:val="00DA132F"/>
    <w:rsid w:val="00DA1933"/>
    <w:rsid w:val="00DA1C9A"/>
    <w:rsid w:val="00DA2756"/>
    <w:rsid w:val="00DA28F6"/>
    <w:rsid w:val="00DA2A62"/>
    <w:rsid w:val="00DA2C08"/>
    <w:rsid w:val="00DA2CC2"/>
    <w:rsid w:val="00DA37C2"/>
    <w:rsid w:val="00DA3C52"/>
    <w:rsid w:val="00DA4D40"/>
    <w:rsid w:val="00DA4D71"/>
    <w:rsid w:val="00DA53E0"/>
    <w:rsid w:val="00DA5A14"/>
    <w:rsid w:val="00DA5B07"/>
    <w:rsid w:val="00DA5C44"/>
    <w:rsid w:val="00DA5F9B"/>
    <w:rsid w:val="00DA7271"/>
    <w:rsid w:val="00DA7563"/>
    <w:rsid w:val="00DA7620"/>
    <w:rsid w:val="00DA79F0"/>
    <w:rsid w:val="00DA7F53"/>
    <w:rsid w:val="00DB02D6"/>
    <w:rsid w:val="00DB0D22"/>
    <w:rsid w:val="00DB1604"/>
    <w:rsid w:val="00DB3262"/>
    <w:rsid w:val="00DB3539"/>
    <w:rsid w:val="00DB363A"/>
    <w:rsid w:val="00DB498B"/>
    <w:rsid w:val="00DB4AC4"/>
    <w:rsid w:val="00DB4BEA"/>
    <w:rsid w:val="00DB4CD4"/>
    <w:rsid w:val="00DB553D"/>
    <w:rsid w:val="00DB5780"/>
    <w:rsid w:val="00DB5A7F"/>
    <w:rsid w:val="00DB5D87"/>
    <w:rsid w:val="00DB715D"/>
    <w:rsid w:val="00DB72AB"/>
    <w:rsid w:val="00DB74F1"/>
    <w:rsid w:val="00DB7F6F"/>
    <w:rsid w:val="00DC085C"/>
    <w:rsid w:val="00DC1842"/>
    <w:rsid w:val="00DC37B7"/>
    <w:rsid w:val="00DC39FD"/>
    <w:rsid w:val="00DC42EF"/>
    <w:rsid w:val="00DC48D0"/>
    <w:rsid w:val="00DC4EB2"/>
    <w:rsid w:val="00DC56D3"/>
    <w:rsid w:val="00DC5E3E"/>
    <w:rsid w:val="00DC668E"/>
    <w:rsid w:val="00DC7FB0"/>
    <w:rsid w:val="00DD0A44"/>
    <w:rsid w:val="00DD1441"/>
    <w:rsid w:val="00DD14B0"/>
    <w:rsid w:val="00DD159A"/>
    <w:rsid w:val="00DD1D9B"/>
    <w:rsid w:val="00DD22A0"/>
    <w:rsid w:val="00DD29B5"/>
    <w:rsid w:val="00DD32E3"/>
    <w:rsid w:val="00DD3349"/>
    <w:rsid w:val="00DD393E"/>
    <w:rsid w:val="00DD3AC3"/>
    <w:rsid w:val="00DD3E65"/>
    <w:rsid w:val="00DD3E6D"/>
    <w:rsid w:val="00DD4B2F"/>
    <w:rsid w:val="00DD5DBD"/>
    <w:rsid w:val="00DD615F"/>
    <w:rsid w:val="00DD76FE"/>
    <w:rsid w:val="00DE03DB"/>
    <w:rsid w:val="00DE051B"/>
    <w:rsid w:val="00DE091F"/>
    <w:rsid w:val="00DE0E4D"/>
    <w:rsid w:val="00DE204E"/>
    <w:rsid w:val="00DE3463"/>
    <w:rsid w:val="00DE3AFA"/>
    <w:rsid w:val="00DE3C27"/>
    <w:rsid w:val="00DE3E69"/>
    <w:rsid w:val="00DE3F25"/>
    <w:rsid w:val="00DE3F87"/>
    <w:rsid w:val="00DE3FC4"/>
    <w:rsid w:val="00DE4744"/>
    <w:rsid w:val="00DE50C4"/>
    <w:rsid w:val="00DE6852"/>
    <w:rsid w:val="00DE7A91"/>
    <w:rsid w:val="00DF0C5D"/>
    <w:rsid w:val="00DF1AD5"/>
    <w:rsid w:val="00DF2CA9"/>
    <w:rsid w:val="00DF2D2E"/>
    <w:rsid w:val="00DF35B7"/>
    <w:rsid w:val="00DF3994"/>
    <w:rsid w:val="00DF3F54"/>
    <w:rsid w:val="00DF4FE4"/>
    <w:rsid w:val="00DF53B5"/>
    <w:rsid w:val="00DF58FB"/>
    <w:rsid w:val="00DF5ED0"/>
    <w:rsid w:val="00DF61C0"/>
    <w:rsid w:val="00DF6FA3"/>
    <w:rsid w:val="00DF7003"/>
    <w:rsid w:val="00DF7402"/>
    <w:rsid w:val="00DF7534"/>
    <w:rsid w:val="00DF799A"/>
    <w:rsid w:val="00DF7EF0"/>
    <w:rsid w:val="00E00BE7"/>
    <w:rsid w:val="00E01D08"/>
    <w:rsid w:val="00E01F9F"/>
    <w:rsid w:val="00E02161"/>
    <w:rsid w:val="00E02C13"/>
    <w:rsid w:val="00E02CC2"/>
    <w:rsid w:val="00E0339B"/>
    <w:rsid w:val="00E040FB"/>
    <w:rsid w:val="00E0419A"/>
    <w:rsid w:val="00E04D76"/>
    <w:rsid w:val="00E05CD9"/>
    <w:rsid w:val="00E069D2"/>
    <w:rsid w:val="00E06C3B"/>
    <w:rsid w:val="00E07AA9"/>
    <w:rsid w:val="00E07C92"/>
    <w:rsid w:val="00E101B7"/>
    <w:rsid w:val="00E10CDC"/>
    <w:rsid w:val="00E1168D"/>
    <w:rsid w:val="00E11C5C"/>
    <w:rsid w:val="00E129E5"/>
    <w:rsid w:val="00E14709"/>
    <w:rsid w:val="00E1496E"/>
    <w:rsid w:val="00E14DD6"/>
    <w:rsid w:val="00E14F10"/>
    <w:rsid w:val="00E15BA2"/>
    <w:rsid w:val="00E1628E"/>
    <w:rsid w:val="00E16822"/>
    <w:rsid w:val="00E16895"/>
    <w:rsid w:val="00E16E53"/>
    <w:rsid w:val="00E17208"/>
    <w:rsid w:val="00E17266"/>
    <w:rsid w:val="00E207B7"/>
    <w:rsid w:val="00E20AD5"/>
    <w:rsid w:val="00E219D9"/>
    <w:rsid w:val="00E22CD6"/>
    <w:rsid w:val="00E22F98"/>
    <w:rsid w:val="00E231D5"/>
    <w:rsid w:val="00E237F1"/>
    <w:rsid w:val="00E24486"/>
    <w:rsid w:val="00E24DA7"/>
    <w:rsid w:val="00E2547B"/>
    <w:rsid w:val="00E25BBD"/>
    <w:rsid w:val="00E26028"/>
    <w:rsid w:val="00E2619C"/>
    <w:rsid w:val="00E263BB"/>
    <w:rsid w:val="00E26453"/>
    <w:rsid w:val="00E27256"/>
    <w:rsid w:val="00E27A5A"/>
    <w:rsid w:val="00E301BF"/>
    <w:rsid w:val="00E30B99"/>
    <w:rsid w:val="00E3140A"/>
    <w:rsid w:val="00E31E96"/>
    <w:rsid w:val="00E32197"/>
    <w:rsid w:val="00E329E1"/>
    <w:rsid w:val="00E32F77"/>
    <w:rsid w:val="00E33837"/>
    <w:rsid w:val="00E339D1"/>
    <w:rsid w:val="00E33DAE"/>
    <w:rsid w:val="00E34395"/>
    <w:rsid w:val="00E34584"/>
    <w:rsid w:val="00E345C3"/>
    <w:rsid w:val="00E3462D"/>
    <w:rsid w:val="00E34789"/>
    <w:rsid w:val="00E34D1F"/>
    <w:rsid w:val="00E3521B"/>
    <w:rsid w:val="00E3610F"/>
    <w:rsid w:val="00E36112"/>
    <w:rsid w:val="00E364C9"/>
    <w:rsid w:val="00E36867"/>
    <w:rsid w:val="00E36B96"/>
    <w:rsid w:val="00E36CB4"/>
    <w:rsid w:val="00E3717F"/>
    <w:rsid w:val="00E373A2"/>
    <w:rsid w:val="00E3752E"/>
    <w:rsid w:val="00E3763F"/>
    <w:rsid w:val="00E37EA9"/>
    <w:rsid w:val="00E40854"/>
    <w:rsid w:val="00E40900"/>
    <w:rsid w:val="00E410BA"/>
    <w:rsid w:val="00E41CD4"/>
    <w:rsid w:val="00E41D8A"/>
    <w:rsid w:val="00E42053"/>
    <w:rsid w:val="00E4221D"/>
    <w:rsid w:val="00E42239"/>
    <w:rsid w:val="00E42330"/>
    <w:rsid w:val="00E425AA"/>
    <w:rsid w:val="00E426E2"/>
    <w:rsid w:val="00E42985"/>
    <w:rsid w:val="00E43AED"/>
    <w:rsid w:val="00E45192"/>
    <w:rsid w:val="00E4567E"/>
    <w:rsid w:val="00E46A56"/>
    <w:rsid w:val="00E46CF4"/>
    <w:rsid w:val="00E47028"/>
    <w:rsid w:val="00E470AA"/>
    <w:rsid w:val="00E5034D"/>
    <w:rsid w:val="00E506B0"/>
    <w:rsid w:val="00E5088F"/>
    <w:rsid w:val="00E50B85"/>
    <w:rsid w:val="00E50F49"/>
    <w:rsid w:val="00E52665"/>
    <w:rsid w:val="00E52D7B"/>
    <w:rsid w:val="00E5347E"/>
    <w:rsid w:val="00E5406B"/>
    <w:rsid w:val="00E5436A"/>
    <w:rsid w:val="00E54517"/>
    <w:rsid w:val="00E54733"/>
    <w:rsid w:val="00E54808"/>
    <w:rsid w:val="00E556A6"/>
    <w:rsid w:val="00E56183"/>
    <w:rsid w:val="00E5639C"/>
    <w:rsid w:val="00E56445"/>
    <w:rsid w:val="00E5669C"/>
    <w:rsid w:val="00E56F8A"/>
    <w:rsid w:val="00E60187"/>
    <w:rsid w:val="00E602FF"/>
    <w:rsid w:val="00E6072F"/>
    <w:rsid w:val="00E6073E"/>
    <w:rsid w:val="00E60BAC"/>
    <w:rsid w:val="00E60C19"/>
    <w:rsid w:val="00E60CDC"/>
    <w:rsid w:val="00E60D9B"/>
    <w:rsid w:val="00E60DE9"/>
    <w:rsid w:val="00E61665"/>
    <w:rsid w:val="00E62C59"/>
    <w:rsid w:val="00E62DD1"/>
    <w:rsid w:val="00E6301A"/>
    <w:rsid w:val="00E6336F"/>
    <w:rsid w:val="00E63F16"/>
    <w:rsid w:val="00E65257"/>
    <w:rsid w:val="00E65471"/>
    <w:rsid w:val="00E65BDE"/>
    <w:rsid w:val="00E6668C"/>
    <w:rsid w:val="00E66DAE"/>
    <w:rsid w:val="00E66E55"/>
    <w:rsid w:val="00E671FE"/>
    <w:rsid w:val="00E6739A"/>
    <w:rsid w:val="00E67615"/>
    <w:rsid w:val="00E67EE5"/>
    <w:rsid w:val="00E70775"/>
    <w:rsid w:val="00E70D44"/>
    <w:rsid w:val="00E712D4"/>
    <w:rsid w:val="00E71D0E"/>
    <w:rsid w:val="00E72321"/>
    <w:rsid w:val="00E72AF3"/>
    <w:rsid w:val="00E72D1C"/>
    <w:rsid w:val="00E72EC6"/>
    <w:rsid w:val="00E735A0"/>
    <w:rsid w:val="00E73B7F"/>
    <w:rsid w:val="00E744E6"/>
    <w:rsid w:val="00E7488B"/>
    <w:rsid w:val="00E74AC4"/>
    <w:rsid w:val="00E75451"/>
    <w:rsid w:val="00E75A5B"/>
    <w:rsid w:val="00E76FA0"/>
    <w:rsid w:val="00E7732D"/>
    <w:rsid w:val="00E77839"/>
    <w:rsid w:val="00E779A6"/>
    <w:rsid w:val="00E77CE9"/>
    <w:rsid w:val="00E77F7D"/>
    <w:rsid w:val="00E801CF"/>
    <w:rsid w:val="00E81160"/>
    <w:rsid w:val="00E81C87"/>
    <w:rsid w:val="00E81F0B"/>
    <w:rsid w:val="00E831B5"/>
    <w:rsid w:val="00E835E3"/>
    <w:rsid w:val="00E84133"/>
    <w:rsid w:val="00E8421E"/>
    <w:rsid w:val="00E84620"/>
    <w:rsid w:val="00E84C30"/>
    <w:rsid w:val="00E84EE5"/>
    <w:rsid w:val="00E85480"/>
    <w:rsid w:val="00E85841"/>
    <w:rsid w:val="00E85948"/>
    <w:rsid w:val="00E862D0"/>
    <w:rsid w:val="00E862F8"/>
    <w:rsid w:val="00E86663"/>
    <w:rsid w:val="00E86FBA"/>
    <w:rsid w:val="00E9020C"/>
    <w:rsid w:val="00E90E5F"/>
    <w:rsid w:val="00E90F69"/>
    <w:rsid w:val="00E91520"/>
    <w:rsid w:val="00E91B50"/>
    <w:rsid w:val="00E93C2A"/>
    <w:rsid w:val="00E94610"/>
    <w:rsid w:val="00E94B4B"/>
    <w:rsid w:val="00E9566A"/>
    <w:rsid w:val="00E95975"/>
    <w:rsid w:val="00E95E6C"/>
    <w:rsid w:val="00E963D9"/>
    <w:rsid w:val="00E97958"/>
    <w:rsid w:val="00E97C58"/>
    <w:rsid w:val="00EA006D"/>
    <w:rsid w:val="00EA020E"/>
    <w:rsid w:val="00EA0258"/>
    <w:rsid w:val="00EA045C"/>
    <w:rsid w:val="00EA092C"/>
    <w:rsid w:val="00EA0C80"/>
    <w:rsid w:val="00EA1849"/>
    <w:rsid w:val="00EA1C94"/>
    <w:rsid w:val="00EA20AC"/>
    <w:rsid w:val="00EA2CF2"/>
    <w:rsid w:val="00EA31C9"/>
    <w:rsid w:val="00EA380B"/>
    <w:rsid w:val="00EA3980"/>
    <w:rsid w:val="00EA3E6B"/>
    <w:rsid w:val="00EA4262"/>
    <w:rsid w:val="00EA4532"/>
    <w:rsid w:val="00EA51B2"/>
    <w:rsid w:val="00EA6E9B"/>
    <w:rsid w:val="00EA6FC4"/>
    <w:rsid w:val="00EA7CCF"/>
    <w:rsid w:val="00EB012D"/>
    <w:rsid w:val="00EB2118"/>
    <w:rsid w:val="00EB2158"/>
    <w:rsid w:val="00EB21D7"/>
    <w:rsid w:val="00EB239A"/>
    <w:rsid w:val="00EB2675"/>
    <w:rsid w:val="00EB269F"/>
    <w:rsid w:val="00EB2A58"/>
    <w:rsid w:val="00EB3325"/>
    <w:rsid w:val="00EB3372"/>
    <w:rsid w:val="00EB3827"/>
    <w:rsid w:val="00EB3A2A"/>
    <w:rsid w:val="00EB3AE2"/>
    <w:rsid w:val="00EB3E0A"/>
    <w:rsid w:val="00EB4388"/>
    <w:rsid w:val="00EB50F1"/>
    <w:rsid w:val="00EB56B2"/>
    <w:rsid w:val="00EB7564"/>
    <w:rsid w:val="00EB7669"/>
    <w:rsid w:val="00EC01B9"/>
    <w:rsid w:val="00EC0E19"/>
    <w:rsid w:val="00EC1950"/>
    <w:rsid w:val="00EC2191"/>
    <w:rsid w:val="00EC2378"/>
    <w:rsid w:val="00EC238B"/>
    <w:rsid w:val="00EC2580"/>
    <w:rsid w:val="00EC26E6"/>
    <w:rsid w:val="00EC2B09"/>
    <w:rsid w:val="00EC303B"/>
    <w:rsid w:val="00EC32D0"/>
    <w:rsid w:val="00EC32D5"/>
    <w:rsid w:val="00EC3FF6"/>
    <w:rsid w:val="00EC47D9"/>
    <w:rsid w:val="00EC4862"/>
    <w:rsid w:val="00EC4B1C"/>
    <w:rsid w:val="00EC5006"/>
    <w:rsid w:val="00EC5351"/>
    <w:rsid w:val="00EC5A90"/>
    <w:rsid w:val="00EC608F"/>
    <w:rsid w:val="00EC61EB"/>
    <w:rsid w:val="00EC6D54"/>
    <w:rsid w:val="00EC7365"/>
    <w:rsid w:val="00EC7C5B"/>
    <w:rsid w:val="00ED02EF"/>
    <w:rsid w:val="00ED20A8"/>
    <w:rsid w:val="00ED2107"/>
    <w:rsid w:val="00ED27F9"/>
    <w:rsid w:val="00ED3979"/>
    <w:rsid w:val="00ED3C01"/>
    <w:rsid w:val="00ED422C"/>
    <w:rsid w:val="00ED45DD"/>
    <w:rsid w:val="00ED4A5E"/>
    <w:rsid w:val="00ED4CB3"/>
    <w:rsid w:val="00ED5176"/>
    <w:rsid w:val="00ED530F"/>
    <w:rsid w:val="00ED5325"/>
    <w:rsid w:val="00ED55FB"/>
    <w:rsid w:val="00ED59DD"/>
    <w:rsid w:val="00ED5A38"/>
    <w:rsid w:val="00ED746F"/>
    <w:rsid w:val="00EE0036"/>
    <w:rsid w:val="00EE0208"/>
    <w:rsid w:val="00EE03E4"/>
    <w:rsid w:val="00EE04DD"/>
    <w:rsid w:val="00EE10B3"/>
    <w:rsid w:val="00EE17A6"/>
    <w:rsid w:val="00EE1A25"/>
    <w:rsid w:val="00EE1BC9"/>
    <w:rsid w:val="00EE25DC"/>
    <w:rsid w:val="00EE2C03"/>
    <w:rsid w:val="00EE2FE5"/>
    <w:rsid w:val="00EE35C1"/>
    <w:rsid w:val="00EE40EF"/>
    <w:rsid w:val="00EE4263"/>
    <w:rsid w:val="00EE4AD5"/>
    <w:rsid w:val="00EE628E"/>
    <w:rsid w:val="00EE6350"/>
    <w:rsid w:val="00EE6B9A"/>
    <w:rsid w:val="00EE7C09"/>
    <w:rsid w:val="00EF002D"/>
    <w:rsid w:val="00EF0451"/>
    <w:rsid w:val="00EF087E"/>
    <w:rsid w:val="00EF0D48"/>
    <w:rsid w:val="00EF15BA"/>
    <w:rsid w:val="00EF1D14"/>
    <w:rsid w:val="00EF1DAE"/>
    <w:rsid w:val="00EF238F"/>
    <w:rsid w:val="00EF30C2"/>
    <w:rsid w:val="00EF3AEF"/>
    <w:rsid w:val="00EF4456"/>
    <w:rsid w:val="00EF4D2F"/>
    <w:rsid w:val="00EF4F04"/>
    <w:rsid w:val="00EF50E5"/>
    <w:rsid w:val="00EF5190"/>
    <w:rsid w:val="00EF5261"/>
    <w:rsid w:val="00EF592B"/>
    <w:rsid w:val="00EF6466"/>
    <w:rsid w:val="00EF67F4"/>
    <w:rsid w:val="00EF7034"/>
    <w:rsid w:val="00EF734D"/>
    <w:rsid w:val="00EF7AAC"/>
    <w:rsid w:val="00F0151E"/>
    <w:rsid w:val="00F01EB3"/>
    <w:rsid w:val="00F02570"/>
    <w:rsid w:val="00F02CFB"/>
    <w:rsid w:val="00F0452E"/>
    <w:rsid w:val="00F046AA"/>
    <w:rsid w:val="00F04DCF"/>
    <w:rsid w:val="00F0545A"/>
    <w:rsid w:val="00F0552E"/>
    <w:rsid w:val="00F0570A"/>
    <w:rsid w:val="00F05C40"/>
    <w:rsid w:val="00F0699A"/>
    <w:rsid w:val="00F06B28"/>
    <w:rsid w:val="00F1086B"/>
    <w:rsid w:val="00F10BBD"/>
    <w:rsid w:val="00F117A0"/>
    <w:rsid w:val="00F11FD2"/>
    <w:rsid w:val="00F126C7"/>
    <w:rsid w:val="00F13AFA"/>
    <w:rsid w:val="00F13F20"/>
    <w:rsid w:val="00F14787"/>
    <w:rsid w:val="00F15A20"/>
    <w:rsid w:val="00F15BC6"/>
    <w:rsid w:val="00F15F46"/>
    <w:rsid w:val="00F16F0A"/>
    <w:rsid w:val="00F1714F"/>
    <w:rsid w:val="00F17D87"/>
    <w:rsid w:val="00F20601"/>
    <w:rsid w:val="00F20944"/>
    <w:rsid w:val="00F20C3A"/>
    <w:rsid w:val="00F20D57"/>
    <w:rsid w:val="00F20D77"/>
    <w:rsid w:val="00F21CAF"/>
    <w:rsid w:val="00F21ECE"/>
    <w:rsid w:val="00F22A6C"/>
    <w:rsid w:val="00F23A30"/>
    <w:rsid w:val="00F245C8"/>
    <w:rsid w:val="00F24DE1"/>
    <w:rsid w:val="00F25DFB"/>
    <w:rsid w:val="00F25EF7"/>
    <w:rsid w:val="00F26219"/>
    <w:rsid w:val="00F2703B"/>
    <w:rsid w:val="00F27140"/>
    <w:rsid w:val="00F27BF2"/>
    <w:rsid w:val="00F27CCA"/>
    <w:rsid w:val="00F27E15"/>
    <w:rsid w:val="00F30590"/>
    <w:rsid w:val="00F30BD7"/>
    <w:rsid w:val="00F30EBC"/>
    <w:rsid w:val="00F311FA"/>
    <w:rsid w:val="00F31CB7"/>
    <w:rsid w:val="00F32A8C"/>
    <w:rsid w:val="00F330E4"/>
    <w:rsid w:val="00F3314E"/>
    <w:rsid w:val="00F3373E"/>
    <w:rsid w:val="00F33F8A"/>
    <w:rsid w:val="00F34139"/>
    <w:rsid w:val="00F3477E"/>
    <w:rsid w:val="00F3495F"/>
    <w:rsid w:val="00F34ABB"/>
    <w:rsid w:val="00F351F7"/>
    <w:rsid w:val="00F35304"/>
    <w:rsid w:val="00F353B7"/>
    <w:rsid w:val="00F3565D"/>
    <w:rsid w:val="00F3583B"/>
    <w:rsid w:val="00F35B60"/>
    <w:rsid w:val="00F37453"/>
    <w:rsid w:val="00F40CB0"/>
    <w:rsid w:val="00F41000"/>
    <w:rsid w:val="00F41A4A"/>
    <w:rsid w:val="00F41BD9"/>
    <w:rsid w:val="00F4263E"/>
    <w:rsid w:val="00F4295A"/>
    <w:rsid w:val="00F4317B"/>
    <w:rsid w:val="00F43396"/>
    <w:rsid w:val="00F433BA"/>
    <w:rsid w:val="00F4343C"/>
    <w:rsid w:val="00F43912"/>
    <w:rsid w:val="00F43A04"/>
    <w:rsid w:val="00F4496A"/>
    <w:rsid w:val="00F4499D"/>
    <w:rsid w:val="00F449D3"/>
    <w:rsid w:val="00F44F2F"/>
    <w:rsid w:val="00F45193"/>
    <w:rsid w:val="00F451BE"/>
    <w:rsid w:val="00F452C8"/>
    <w:rsid w:val="00F45B4A"/>
    <w:rsid w:val="00F461CB"/>
    <w:rsid w:val="00F463E1"/>
    <w:rsid w:val="00F468E5"/>
    <w:rsid w:val="00F46B41"/>
    <w:rsid w:val="00F46F77"/>
    <w:rsid w:val="00F471C5"/>
    <w:rsid w:val="00F504DE"/>
    <w:rsid w:val="00F50FE6"/>
    <w:rsid w:val="00F525A8"/>
    <w:rsid w:val="00F52DA7"/>
    <w:rsid w:val="00F52F0E"/>
    <w:rsid w:val="00F530D1"/>
    <w:rsid w:val="00F537DB"/>
    <w:rsid w:val="00F53B55"/>
    <w:rsid w:val="00F54531"/>
    <w:rsid w:val="00F551E8"/>
    <w:rsid w:val="00F55967"/>
    <w:rsid w:val="00F55E7B"/>
    <w:rsid w:val="00F55F62"/>
    <w:rsid w:val="00F56A2E"/>
    <w:rsid w:val="00F56C3B"/>
    <w:rsid w:val="00F5709B"/>
    <w:rsid w:val="00F57432"/>
    <w:rsid w:val="00F575CC"/>
    <w:rsid w:val="00F5794D"/>
    <w:rsid w:val="00F57EE2"/>
    <w:rsid w:val="00F60134"/>
    <w:rsid w:val="00F601B1"/>
    <w:rsid w:val="00F6162B"/>
    <w:rsid w:val="00F61E0E"/>
    <w:rsid w:val="00F6230E"/>
    <w:rsid w:val="00F628BC"/>
    <w:rsid w:val="00F63304"/>
    <w:rsid w:val="00F634FC"/>
    <w:rsid w:val="00F6376E"/>
    <w:rsid w:val="00F63BEB"/>
    <w:rsid w:val="00F64143"/>
    <w:rsid w:val="00F6472C"/>
    <w:rsid w:val="00F66618"/>
    <w:rsid w:val="00F675DE"/>
    <w:rsid w:val="00F67700"/>
    <w:rsid w:val="00F677FE"/>
    <w:rsid w:val="00F70EDE"/>
    <w:rsid w:val="00F710F1"/>
    <w:rsid w:val="00F71144"/>
    <w:rsid w:val="00F7147C"/>
    <w:rsid w:val="00F716C1"/>
    <w:rsid w:val="00F71893"/>
    <w:rsid w:val="00F7266D"/>
    <w:rsid w:val="00F727CE"/>
    <w:rsid w:val="00F727E9"/>
    <w:rsid w:val="00F73649"/>
    <w:rsid w:val="00F74267"/>
    <w:rsid w:val="00F74E3B"/>
    <w:rsid w:val="00F754F8"/>
    <w:rsid w:val="00F75D4E"/>
    <w:rsid w:val="00F75ED2"/>
    <w:rsid w:val="00F761DC"/>
    <w:rsid w:val="00F76EAB"/>
    <w:rsid w:val="00F76ECD"/>
    <w:rsid w:val="00F7706F"/>
    <w:rsid w:val="00F7743E"/>
    <w:rsid w:val="00F77717"/>
    <w:rsid w:val="00F778E0"/>
    <w:rsid w:val="00F7791B"/>
    <w:rsid w:val="00F8059A"/>
    <w:rsid w:val="00F81DAD"/>
    <w:rsid w:val="00F820B4"/>
    <w:rsid w:val="00F8219B"/>
    <w:rsid w:val="00F8222E"/>
    <w:rsid w:val="00F82D2B"/>
    <w:rsid w:val="00F832DD"/>
    <w:rsid w:val="00F83395"/>
    <w:rsid w:val="00F83CB6"/>
    <w:rsid w:val="00F83CF7"/>
    <w:rsid w:val="00F846A2"/>
    <w:rsid w:val="00F848D6"/>
    <w:rsid w:val="00F84EF4"/>
    <w:rsid w:val="00F8501F"/>
    <w:rsid w:val="00F851D2"/>
    <w:rsid w:val="00F855C4"/>
    <w:rsid w:val="00F855DC"/>
    <w:rsid w:val="00F85A9B"/>
    <w:rsid w:val="00F85F27"/>
    <w:rsid w:val="00F86EB2"/>
    <w:rsid w:val="00F90157"/>
    <w:rsid w:val="00F9068F"/>
    <w:rsid w:val="00F9074D"/>
    <w:rsid w:val="00F9118F"/>
    <w:rsid w:val="00F92325"/>
    <w:rsid w:val="00F924D0"/>
    <w:rsid w:val="00F928EB"/>
    <w:rsid w:val="00F92B84"/>
    <w:rsid w:val="00F92F0B"/>
    <w:rsid w:val="00F93778"/>
    <w:rsid w:val="00F939DE"/>
    <w:rsid w:val="00F9453A"/>
    <w:rsid w:val="00F94611"/>
    <w:rsid w:val="00F94873"/>
    <w:rsid w:val="00F951A5"/>
    <w:rsid w:val="00F96975"/>
    <w:rsid w:val="00F969C4"/>
    <w:rsid w:val="00F971F1"/>
    <w:rsid w:val="00F97BDF"/>
    <w:rsid w:val="00FA00AC"/>
    <w:rsid w:val="00FA0273"/>
    <w:rsid w:val="00FA05FC"/>
    <w:rsid w:val="00FA0BCF"/>
    <w:rsid w:val="00FA167A"/>
    <w:rsid w:val="00FA1A5F"/>
    <w:rsid w:val="00FA1DAE"/>
    <w:rsid w:val="00FA1F96"/>
    <w:rsid w:val="00FA1FE7"/>
    <w:rsid w:val="00FA2120"/>
    <w:rsid w:val="00FA21FC"/>
    <w:rsid w:val="00FA24FE"/>
    <w:rsid w:val="00FA2AAA"/>
    <w:rsid w:val="00FA2B3E"/>
    <w:rsid w:val="00FA318E"/>
    <w:rsid w:val="00FA45C6"/>
    <w:rsid w:val="00FA4BA6"/>
    <w:rsid w:val="00FA4FCD"/>
    <w:rsid w:val="00FA61CB"/>
    <w:rsid w:val="00FA6473"/>
    <w:rsid w:val="00FA677B"/>
    <w:rsid w:val="00FA6EB6"/>
    <w:rsid w:val="00FA722A"/>
    <w:rsid w:val="00FA79CC"/>
    <w:rsid w:val="00FA7DA3"/>
    <w:rsid w:val="00FB030C"/>
    <w:rsid w:val="00FB09B1"/>
    <w:rsid w:val="00FB13FF"/>
    <w:rsid w:val="00FB24B1"/>
    <w:rsid w:val="00FB26E0"/>
    <w:rsid w:val="00FB2A1F"/>
    <w:rsid w:val="00FB350D"/>
    <w:rsid w:val="00FB3BA4"/>
    <w:rsid w:val="00FB404F"/>
    <w:rsid w:val="00FB4173"/>
    <w:rsid w:val="00FB466D"/>
    <w:rsid w:val="00FB4ABC"/>
    <w:rsid w:val="00FB4EC4"/>
    <w:rsid w:val="00FB5207"/>
    <w:rsid w:val="00FB5D5F"/>
    <w:rsid w:val="00FB6D81"/>
    <w:rsid w:val="00FB6E48"/>
    <w:rsid w:val="00FC0512"/>
    <w:rsid w:val="00FC0BC8"/>
    <w:rsid w:val="00FC13F9"/>
    <w:rsid w:val="00FC145E"/>
    <w:rsid w:val="00FC18D9"/>
    <w:rsid w:val="00FC1930"/>
    <w:rsid w:val="00FC1FBE"/>
    <w:rsid w:val="00FC2CB9"/>
    <w:rsid w:val="00FC2E05"/>
    <w:rsid w:val="00FC44D1"/>
    <w:rsid w:val="00FC50B6"/>
    <w:rsid w:val="00FC50E5"/>
    <w:rsid w:val="00FC58C2"/>
    <w:rsid w:val="00FC5FDB"/>
    <w:rsid w:val="00FC6361"/>
    <w:rsid w:val="00FC6A16"/>
    <w:rsid w:val="00FC7083"/>
    <w:rsid w:val="00FC7C9F"/>
    <w:rsid w:val="00FD0005"/>
    <w:rsid w:val="00FD0A15"/>
    <w:rsid w:val="00FD0E76"/>
    <w:rsid w:val="00FD1390"/>
    <w:rsid w:val="00FD2018"/>
    <w:rsid w:val="00FD2128"/>
    <w:rsid w:val="00FD2281"/>
    <w:rsid w:val="00FD2487"/>
    <w:rsid w:val="00FD296D"/>
    <w:rsid w:val="00FD2D60"/>
    <w:rsid w:val="00FD4293"/>
    <w:rsid w:val="00FD44E1"/>
    <w:rsid w:val="00FD4FCC"/>
    <w:rsid w:val="00FD50DC"/>
    <w:rsid w:val="00FD5629"/>
    <w:rsid w:val="00FD6354"/>
    <w:rsid w:val="00FD6735"/>
    <w:rsid w:val="00FD6AFF"/>
    <w:rsid w:val="00FD6EBC"/>
    <w:rsid w:val="00FD7F6C"/>
    <w:rsid w:val="00FE022C"/>
    <w:rsid w:val="00FE0296"/>
    <w:rsid w:val="00FE04D7"/>
    <w:rsid w:val="00FE05E1"/>
    <w:rsid w:val="00FE0650"/>
    <w:rsid w:val="00FE0E4D"/>
    <w:rsid w:val="00FE0F58"/>
    <w:rsid w:val="00FE0F94"/>
    <w:rsid w:val="00FE1025"/>
    <w:rsid w:val="00FE1CF5"/>
    <w:rsid w:val="00FE1E60"/>
    <w:rsid w:val="00FE23CB"/>
    <w:rsid w:val="00FE261D"/>
    <w:rsid w:val="00FE2B32"/>
    <w:rsid w:val="00FE2F4D"/>
    <w:rsid w:val="00FE3180"/>
    <w:rsid w:val="00FE393D"/>
    <w:rsid w:val="00FE3FBC"/>
    <w:rsid w:val="00FE4167"/>
    <w:rsid w:val="00FE5526"/>
    <w:rsid w:val="00FE5BC0"/>
    <w:rsid w:val="00FE5D26"/>
    <w:rsid w:val="00FE6177"/>
    <w:rsid w:val="00FE6B16"/>
    <w:rsid w:val="00FE6E11"/>
    <w:rsid w:val="00FE6F9A"/>
    <w:rsid w:val="00FE7AFF"/>
    <w:rsid w:val="00FF0540"/>
    <w:rsid w:val="00FF0F65"/>
    <w:rsid w:val="00FF1737"/>
    <w:rsid w:val="00FF198F"/>
    <w:rsid w:val="00FF1E25"/>
    <w:rsid w:val="00FF25BF"/>
    <w:rsid w:val="00FF2DE1"/>
    <w:rsid w:val="00FF3347"/>
    <w:rsid w:val="00FF3486"/>
    <w:rsid w:val="00FF378B"/>
    <w:rsid w:val="00FF3989"/>
    <w:rsid w:val="00FF3C68"/>
    <w:rsid w:val="00FF665D"/>
    <w:rsid w:val="00FF6B12"/>
    <w:rsid w:val="00FF6E5E"/>
    <w:rsid w:val="00FF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BB4C931-D7DF-4E3E-B612-AE30B84B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EBD"/>
    <w:rPr>
      <w:rFonts w:ascii="Times New Roman" w:hAnsi="Times New Roman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3C2EBD"/>
    <w:pPr>
      <w:keepNext/>
      <w:jc w:val="both"/>
      <w:outlineLvl w:val="0"/>
    </w:pPr>
    <w:rPr>
      <w:i/>
      <w:sz w:val="22"/>
    </w:rPr>
  </w:style>
  <w:style w:type="paragraph" w:styleId="Ttulo2">
    <w:name w:val="heading 2"/>
    <w:basedOn w:val="Normal"/>
    <w:next w:val="Normal"/>
    <w:qFormat/>
    <w:rsid w:val="003C2EBD"/>
    <w:pPr>
      <w:keepNext/>
      <w:jc w:val="both"/>
      <w:outlineLvl w:val="1"/>
    </w:pPr>
    <w:rPr>
      <w:i/>
    </w:rPr>
  </w:style>
  <w:style w:type="paragraph" w:styleId="Ttulo3">
    <w:name w:val="heading 3"/>
    <w:basedOn w:val="Normal"/>
    <w:next w:val="Normal"/>
    <w:qFormat/>
    <w:rsid w:val="003C2EBD"/>
    <w:pPr>
      <w:keepNext/>
      <w:jc w:val="right"/>
      <w:outlineLvl w:val="2"/>
    </w:pPr>
    <w:rPr>
      <w:rFonts w:ascii="Arial Black" w:hAnsi="Arial Black"/>
      <w:i/>
      <w:sz w:val="16"/>
      <w:lang w:val="es-MX"/>
    </w:rPr>
  </w:style>
  <w:style w:type="paragraph" w:styleId="Ttulo4">
    <w:name w:val="heading 4"/>
    <w:basedOn w:val="Normal"/>
    <w:next w:val="Normal"/>
    <w:qFormat/>
    <w:rsid w:val="003C2EBD"/>
    <w:pPr>
      <w:keepNext/>
      <w:ind w:right="22"/>
      <w:jc w:val="both"/>
      <w:outlineLvl w:val="3"/>
    </w:pPr>
    <w:rPr>
      <w:i/>
      <w:sz w:val="20"/>
    </w:rPr>
  </w:style>
  <w:style w:type="paragraph" w:styleId="Ttulo5">
    <w:name w:val="heading 5"/>
    <w:basedOn w:val="Normal"/>
    <w:next w:val="Normal"/>
    <w:qFormat/>
    <w:rsid w:val="003C2EBD"/>
    <w:pPr>
      <w:keepNext/>
      <w:jc w:val="both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rsid w:val="003C2EBD"/>
    <w:pPr>
      <w:keepNext/>
      <w:ind w:right="22"/>
      <w:jc w:val="center"/>
      <w:outlineLvl w:val="5"/>
    </w:pPr>
    <w:rPr>
      <w:b/>
      <w:i/>
      <w:color w:val="008000"/>
      <w:sz w:val="22"/>
      <w:lang w:val="es-ES_tradnl"/>
    </w:rPr>
  </w:style>
  <w:style w:type="paragraph" w:styleId="Ttulo7">
    <w:name w:val="heading 7"/>
    <w:basedOn w:val="Normal"/>
    <w:next w:val="Normal"/>
    <w:qFormat/>
    <w:rsid w:val="003C2EBD"/>
    <w:pPr>
      <w:keepNext/>
      <w:ind w:right="22"/>
      <w:jc w:val="center"/>
      <w:outlineLvl w:val="6"/>
    </w:pPr>
    <w:rPr>
      <w:b/>
      <w:sz w:val="20"/>
      <w:lang w:val="es-ES_tradnl"/>
    </w:rPr>
  </w:style>
  <w:style w:type="paragraph" w:styleId="Ttulo8">
    <w:name w:val="heading 8"/>
    <w:basedOn w:val="Normal"/>
    <w:next w:val="Normal"/>
    <w:qFormat/>
    <w:rsid w:val="003C2EBD"/>
    <w:pPr>
      <w:keepNext/>
      <w:jc w:val="right"/>
      <w:outlineLvl w:val="7"/>
    </w:pPr>
    <w:rPr>
      <w:i/>
      <w:sz w:val="22"/>
    </w:rPr>
  </w:style>
  <w:style w:type="paragraph" w:styleId="Ttulo9">
    <w:name w:val="heading 9"/>
    <w:basedOn w:val="Normal"/>
    <w:next w:val="Normal"/>
    <w:qFormat/>
    <w:rsid w:val="003C2EBD"/>
    <w:pPr>
      <w:keepNext/>
      <w:ind w:right="22"/>
      <w:jc w:val="center"/>
      <w:outlineLvl w:val="8"/>
    </w:pPr>
    <w:rPr>
      <w:b/>
      <w:i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3C2EBD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C2EBD"/>
    <w:pPr>
      <w:tabs>
        <w:tab w:val="center" w:pos="4252"/>
        <w:tab w:val="right" w:pos="8504"/>
      </w:tabs>
    </w:pPr>
  </w:style>
  <w:style w:type="paragraph" w:styleId="Puesto">
    <w:name w:val="Title"/>
    <w:basedOn w:val="Normal"/>
    <w:next w:val="Normal"/>
    <w:qFormat/>
    <w:rsid w:val="003C2EBD"/>
    <w:pPr>
      <w:ind w:right="22"/>
      <w:jc w:val="center"/>
    </w:pPr>
    <w:rPr>
      <w:rFonts w:ascii="Arial Black" w:hAnsi="Arial Black"/>
      <w:b/>
      <w:sz w:val="22"/>
      <w:lang w:val="es-ES_tradnl"/>
    </w:rPr>
  </w:style>
  <w:style w:type="paragraph" w:styleId="Textoindependiente">
    <w:name w:val="Body Text"/>
    <w:basedOn w:val="Normal"/>
    <w:rsid w:val="003C2EBD"/>
    <w:pPr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3C2EBD"/>
    <w:pPr>
      <w:ind w:right="22"/>
      <w:jc w:val="both"/>
    </w:pPr>
    <w:rPr>
      <w:lang w:val="es-ES_tradnl"/>
    </w:rPr>
  </w:style>
  <w:style w:type="paragraph" w:styleId="Textoindependiente2">
    <w:name w:val="Body Text 2"/>
    <w:basedOn w:val="Normal"/>
    <w:rsid w:val="003C2EBD"/>
    <w:pPr>
      <w:jc w:val="both"/>
    </w:pPr>
    <w:rPr>
      <w:rFonts w:ascii="Arial Black" w:hAnsi="Arial Black"/>
      <w:i/>
      <w:sz w:val="18"/>
    </w:rPr>
  </w:style>
  <w:style w:type="paragraph" w:styleId="Textoindependiente3">
    <w:name w:val="Body Text 3"/>
    <w:basedOn w:val="Normal"/>
    <w:rsid w:val="003C2EBD"/>
    <w:pPr>
      <w:jc w:val="both"/>
    </w:pPr>
    <w:rPr>
      <w:i/>
    </w:rPr>
  </w:style>
  <w:style w:type="paragraph" w:styleId="Textonotapie">
    <w:name w:val="footnote text"/>
    <w:basedOn w:val="Normal"/>
    <w:link w:val="TextonotapieCar"/>
    <w:semiHidden/>
    <w:rsid w:val="003C2EBD"/>
    <w:rPr>
      <w:sz w:val="20"/>
      <w:lang w:val="es-ES_tradnl"/>
    </w:rPr>
  </w:style>
  <w:style w:type="character" w:styleId="Refdenotaalpie">
    <w:name w:val="footnote reference"/>
    <w:basedOn w:val="Fuentedeprrafopredeter"/>
    <w:semiHidden/>
    <w:rsid w:val="003C2EBD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3C2EBD"/>
    <w:pPr>
      <w:ind w:left="705"/>
    </w:pPr>
  </w:style>
  <w:style w:type="paragraph" w:styleId="Sangra2detindependiente">
    <w:name w:val="Body Text Indent 2"/>
    <w:basedOn w:val="Normal"/>
    <w:rsid w:val="003C2EBD"/>
    <w:pPr>
      <w:ind w:left="708"/>
    </w:pPr>
  </w:style>
  <w:style w:type="paragraph" w:customStyle="1" w:styleId="Firmaorganizacin">
    <w:name w:val="Firma organización"/>
    <w:basedOn w:val="Firma"/>
    <w:rsid w:val="003C2EBD"/>
    <w:rPr>
      <w:sz w:val="20"/>
    </w:rPr>
  </w:style>
  <w:style w:type="paragraph" w:styleId="Firma">
    <w:name w:val="Signature"/>
    <w:basedOn w:val="Normal"/>
    <w:rsid w:val="003C2EBD"/>
    <w:pPr>
      <w:ind w:left="4252"/>
    </w:pPr>
  </w:style>
  <w:style w:type="paragraph" w:styleId="Textodebloque">
    <w:name w:val="Block Text"/>
    <w:basedOn w:val="Normal"/>
    <w:rsid w:val="003C2EBD"/>
    <w:pPr>
      <w:ind w:left="2124" w:right="22"/>
    </w:pPr>
    <w:rPr>
      <w:i/>
    </w:rPr>
  </w:style>
  <w:style w:type="paragraph" w:styleId="Mapadeldocumento">
    <w:name w:val="Document Map"/>
    <w:basedOn w:val="Normal"/>
    <w:semiHidden/>
    <w:rsid w:val="003C2EBD"/>
    <w:pPr>
      <w:shd w:val="clear" w:color="auto" w:fill="000080"/>
    </w:pPr>
    <w:rPr>
      <w:rFonts w:ascii="Tahoma" w:hAnsi="Tahoma"/>
    </w:rPr>
  </w:style>
  <w:style w:type="paragraph" w:styleId="Sangra3detindependiente">
    <w:name w:val="Body Text Indent 3"/>
    <w:basedOn w:val="Normal"/>
    <w:rsid w:val="003C2EBD"/>
    <w:pPr>
      <w:ind w:left="60"/>
      <w:jc w:val="both"/>
    </w:pPr>
    <w:rPr>
      <w:i/>
      <w:sz w:val="26"/>
    </w:rPr>
  </w:style>
  <w:style w:type="character" w:styleId="Nmerodelnea">
    <w:name w:val="line number"/>
    <w:basedOn w:val="Fuentedeprrafopredeter"/>
    <w:rsid w:val="003C2EBD"/>
  </w:style>
  <w:style w:type="paragraph" w:styleId="Lista">
    <w:name w:val="List"/>
    <w:basedOn w:val="Normal"/>
    <w:rsid w:val="003C2EBD"/>
    <w:pPr>
      <w:ind w:left="283" w:hanging="283"/>
    </w:pPr>
  </w:style>
  <w:style w:type="paragraph" w:styleId="Cierre">
    <w:name w:val="Closing"/>
    <w:basedOn w:val="Normal"/>
    <w:rsid w:val="003C2EBD"/>
    <w:pPr>
      <w:ind w:left="4252"/>
    </w:pPr>
  </w:style>
  <w:style w:type="paragraph" w:customStyle="1" w:styleId="Firmapuesto">
    <w:name w:val="Firma puesto"/>
    <w:basedOn w:val="Firma"/>
    <w:rsid w:val="003C2EBD"/>
  </w:style>
  <w:style w:type="paragraph" w:styleId="Direccinsobre">
    <w:name w:val="envelope address"/>
    <w:basedOn w:val="Normal"/>
    <w:rsid w:val="003C2EBD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Remitedesobre">
    <w:name w:val="envelope return"/>
    <w:basedOn w:val="Normal"/>
    <w:rsid w:val="003C2EBD"/>
    <w:rPr>
      <w:rFonts w:ascii="Arial" w:hAnsi="Arial"/>
      <w:sz w:val="20"/>
    </w:rPr>
  </w:style>
  <w:style w:type="character" w:styleId="Hipervnculo">
    <w:name w:val="Hyperlink"/>
    <w:basedOn w:val="Fuentedeprrafopredeter"/>
    <w:rsid w:val="003C2EBD"/>
    <w:rPr>
      <w:color w:val="0000FF"/>
      <w:u w:val="single"/>
    </w:rPr>
  </w:style>
  <w:style w:type="table" w:styleId="Tablaconcuadrcula">
    <w:name w:val="Table Grid"/>
    <w:basedOn w:val="Tablanormal"/>
    <w:rsid w:val="00CA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8459E3"/>
    <w:rPr>
      <w:rFonts w:ascii="Tahoma" w:hAnsi="Tahoma" w:cs="Tahoma"/>
      <w:sz w:val="16"/>
      <w:szCs w:val="16"/>
    </w:rPr>
  </w:style>
  <w:style w:type="paragraph" w:styleId="Listaconvietas">
    <w:name w:val="List Bullet"/>
    <w:basedOn w:val="Normal"/>
    <w:rsid w:val="00E46A56"/>
    <w:pPr>
      <w:numPr>
        <w:numId w:val="1"/>
      </w:numPr>
    </w:pPr>
  </w:style>
  <w:style w:type="paragraph" w:styleId="Encabezadodemensaje">
    <w:name w:val="Message Header"/>
    <w:basedOn w:val="Normal"/>
    <w:rsid w:val="00837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customStyle="1" w:styleId="Car">
    <w:name w:val="Car"/>
    <w:basedOn w:val="Normal"/>
    <w:rsid w:val="00356B04"/>
    <w:pPr>
      <w:spacing w:after="160" w:line="240" w:lineRule="exact"/>
    </w:pPr>
    <w:rPr>
      <w:rFonts w:ascii="Verdana" w:eastAsia="Calibri" w:hAnsi="Verdana"/>
      <w:sz w:val="20"/>
      <w:lang w:val="en-US" w:eastAsia="en-US"/>
    </w:rPr>
  </w:style>
  <w:style w:type="paragraph" w:styleId="NormalWeb">
    <w:name w:val="Normal (Web)"/>
    <w:basedOn w:val="Normal"/>
    <w:uiPriority w:val="99"/>
    <w:rsid w:val="00027160"/>
    <w:pPr>
      <w:spacing w:before="100" w:beforeAutospacing="1" w:after="100" w:afterAutospacing="1"/>
    </w:pPr>
    <w:rPr>
      <w:szCs w:val="24"/>
    </w:rPr>
  </w:style>
  <w:style w:type="paragraph" w:styleId="Sinespaciado">
    <w:name w:val="No Spacing"/>
    <w:qFormat/>
    <w:rsid w:val="00320D61"/>
    <w:rPr>
      <w:rFonts w:ascii="Calibri" w:eastAsia="Calibri" w:hAnsi="Calibri"/>
      <w:sz w:val="22"/>
      <w:szCs w:val="22"/>
      <w:lang w:eastAsia="en-US"/>
    </w:rPr>
  </w:style>
  <w:style w:type="paragraph" w:customStyle="1" w:styleId="estilo2">
    <w:name w:val="estilo2"/>
    <w:basedOn w:val="Normal"/>
    <w:rsid w:val="00364D41"/>
    <w:pPr>
      <w:spacing w:before="100" w:beforeAutospacing="1" w:after="100" w:afterAutospacing="1"/>
    </w:pPr>
    <w:rPr>
      <w:rFonts w:ascii="Arial" w:eastAsia="Batang" w:hAnsi="Arial" w:cs="Arial"/>
      <w:color w:val="003366"/>
      <w:sz w:val="17"/>
      <w:szCs w:val="17"/>
      <w:lang w:eastAsia="ko-KR"/>
    </w:rPr>
  </w:style>
  <w:style w:type="character" w:customStyle="1" w:styleId="TextonotapieCar">
    <w:name w:val="Texto nota pie Car"/>
    <w:basedOn w:val="Fuentedeprrafopredeter"/>
    <w:link w:val="Textonotapie"/>
    <w:semiHidden/>
    <w:rsid w:val="003A53E8"/>
    <w:rPr>
      <w:rFonts w:ascii="Times New Roman" w:hAnsi="Times New Roman"/>
      <w:lang w:val="es-ES_tradnl" w:eastAsia="es-ES"/>
    </w:rPr>
  </w:style>
  <w:style w:type="character" w:customStyle="1" w:styleId="textonavy1">
    <w:name w:val="texto_navy1"/>
    <w:basedOn w:val="Fuentedeprrafopredeter"/>
    <w:rsid w:val="0074567C"/>
    <w:rPr>
      <w:color w:val="000080"/>
    </w:rPr>
  </w:style>
  <w:style w:type="character" w:customStyle="1" w:styleId="EncabezadoCar">
    <w:name w:val="Encabezado Car"/>
    <w:basedOn w:val="Fuentedeprrafopredeter"/>
    <w:link w:val="Encabezado"/>
    <w:rsid w:val="00356997"/>
    <w:rPr>
      <w:rFonts w:ascii="Times New Roman" w:hAnsi="Times New Roman"/>
      <w:sz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D3DD7"/>
    <w:pPr>
      <w:ind w:left="708"/>
    </w:pPr>
  </w:style>
  <w:style w:type="character" w:styleId="Textoennegrita">
    <w:name w:val="Strong"/>
    <w:basedOn w:val="Fuentedeprrafopredeter"/>
    <w:uiPriority w:val="22"/>
    <w:qFormat/>
    <w:rsid w:val="00585326"/>
    <w:rPr>
      <w:b/>
      <w:bCs/>
    </w:rPr>
  </w:style>
  <w:style w:type="paragraph" w:customStyle="1" w:styleId="Default">
    <w:name w:val="Default"/>
    <w:rsid w:val="003806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557E41"/>
    <w:rPr>
      <w:rFonts w:ascii="Times New Roman" w:hAnsi="Times New Roman"/>
      <w:sz w:val="24"/>
      <w:lang w:val="es-ES" w:eastAsia="es-ES"/>
    </w:rPr>
  </w:style>
  <w:style w:type="paragraph" w:styleId="Lista2">
    <w:name w:val="List 2"/>
    <w:basedOn w:val="Normal"/>
    <w:rsid w:val="00F63304"/>
    <w:pPr>
      <w:ind w:left="566" w:hanging="283"/>
      <w:contextualSpacing/>
    </w:pPr>
  </w:style>
  <w:style w:type="paragraph" w:styleId="Saludo">
    <w:name w:val="Salutation"/>
    <w:basedOn w:val="Normal"/>
    <w:next w:val="Normal"/>
    <w:link w:val="SaludoCar"/>
    <w:rsid w:val="00F63304"/>
  </w:style>
  <w:style w:type="character" w:customStyle="1" w:styleId="SaludoCar">
    <w:name w:val="Saludo Car"/>
    <w:basedOn w:val="Fuentedeprrafopredeter"/>
    <w:link w:val="Saludo"/>
    <w:rsid w:val="00F63304"/>
    <w:rPr>
      <w:rFonts w:ascii="Times New Roman" w:hAnsi="Times New Roman"/>
      <w:sz w:val="24"/>
      <w:lang w:val="es-ES" w:eastAsia="es-ES"/>
    </w:rPr>
  </w:style>
  <w:style w:type="paragraph" w:customStyle="1" w:styleId="ListaCC">
    <w:name w:val="Lista CC."/>
    <w:basedOn w:val="Normal"/>
    <w:rsid w:val="00F63304"/>
  </w:style>
  <w:style w:type="paragraph" w:customStyle="1" w:styleId="Direccininterior">
    <w:name w:val="Dirección interior"/>
    <w:basedOn w:val="Normal"/>
    <w:rsid w:val="00F63304"/>
  </w:style>
  <w:style w:type="paragraph" w:customStyle="1" w:styleId="Infodocumentosadjuntos">
    <w:name w:val="Info documentos adjuntos"/>
    <w:basedOn w:val="Normal"/>
    <w:rsid w:val="00F63304"/>
  </w:style>
  <w:style w:type="paragraph" w:customStyle="1" w:styleId="Lneadereferencia">
    <w:name w:val="Línea de referencia"/>
    <w:basedOn w:val="Textoindependiente"/>
    <w:rsid w:val="00F63304"/>
  </w:style>
  <w:style w:type="paragraph" w:styleId="Textoindependienteprimerasangra2">
    <w:name w:val="Body Text First Indent 2"/>
    <w:basedOn w:val="Sangradetextonormal"/>
    <w:link w:val="Textoindependienteprimerasangra2Car"/>
    <w:rsid w:val="00F63304"/>
    <w:pPr>
      <w:ind w:left="360" w:firstLine="360"/>
    </w:pPr>
  </w:style>
  <w:style w:type="character" w:customStyle="1" w:styleId="SangradetextonormalCar">
    <w:name w:val="Sangría de texto normal Car"/>
    <w:basedOn w:val="Fuentedeprrafopredeter"/>
    <w:link w:val="Sangradetextonormal"/>
    <w:rsid w:val="00F63304"/>
    <w:rPr>
      <w:rFonts w:ascii="Times New Roman" w:hAnsi="Times New Roman"/>
      <w:sz w:val="24"/>
      <w:lang w:val="es-ES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F63304"/>
    <w:rPr>
      <w:rFonts w:ascii="Times New Roman" w:hAnsi="Times New Roman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0577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5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23513">
                          <w:marLeft w:val="136"/>
                          <w:marRight w:val="0"/>
                          <w:marTop w:val="13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9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35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7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62EFC-9D40-4506-BB05-48E258BB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~wd07.tmp</Template>
  <TotalTime>13493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ABOGADO</Company>
  <LinksUpToDate>false</LinksUpToDate>
  <CharactersWithSpaces>1277</CharactersWithSpaces>
  <SharedDoc>false</SharedDoc>
  <HLinks>
    <vt:vector size="30" baseType="variant">
      <vt:variant>
        <vt:i4>5767216</vt:i4>
      </vt:variant>
      <vt:variant>
        <vt:i4>6</vt:i4>
      </vt:variant>
      <vt:variant>
        <vt:i4>0</vt:i4>
      </vt:variant>
      <vt:variant>
        <vt:i4>5</vt:i4>
      </vt:variant>
      <vt:variant>
        <vt:lpwstr>http://www.alcaldiabogota.gov.co/sisjur/normas/Norma1.jsp?i=39459</vt:lpwstr>
      </vt:variant>
      <vt:variant>
        <vt:lpwstr>0</vt:lpwstr>
      </vt:variant>
      <vt:variant>
        <vt:i4>2555975</vt:i4>
      </vt:variant>
      <vt:variant>
        <vt:i4>3</vt:i4>
      </vt:variant>
      <vt:variant>
        <vt:i4>0</vt:i4>
      </vt:variant>
      <vt:variant>
        <vt:i4>5</vt:i4>
      </vt:variant>
      <vt:variant>
        <vt:lpwstr>mailto:gobernador@putumayo.gov.co</vt:lpwstr>
      </vt:variant>
      <vt:variant>
        <vt:lpwstr/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mailto:angelamb_9@hotmail.com</vt:lpwstr>
      </vt:variant>
      <vt:variant>
        <vt:lpwstr/>
      </vt:variant>
      <vt:variant>
        <vt:i4>3866668</vt:i4>
      </vt:variant>
      <vt:variant>
        <vt:i4>3</vt:i4>
      </vt:variant>
      <vt:variant>
        <vt:i4>0</vt:i4>
      </vt:variant>
      <vt:variant>
        <vt:i4>5</vt:i4>
      </vt:variant>
      <vt:variant>
        <vt:lpwstr>http://www.putumayo.gov.co/</vt:lpwstr>
      </vt:variant>
      <vt:variant>
        <vt:lpwstr/>
      </vt:variant>
      <vt:variant>
        <vt:i4>5898294</vt:i4>
      </vt:variant>
      <vt:variant>
        <vt:i4>0</vt:i4>
      </vt:variant>
      <vt:variant>
        <vt:i4>0</vt:i4>
      </vt:variant>
      <vt:variant>
        <vt:i4>5</vt:i4>
      </vt:variant>
      <vt:variant>
        <vt:lpwstr>mailto:sistemas@putumayo.gov.co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user1</cp:lastModifiedBy>
  <cp:revision>11</cp:revision>
  <cp:lastPrinted>2012-09-14T13:18:00Z</cp:lastPrinted>
  <dcterms:created xsi:type="dcterms:W3CDTF">2011-01-25T16:26:00Z</dcterms:created>
  <dcterms:modified xsi:type="dcterms:W3CDTF">2015-11-13T18:25:00Z</dcterms:modified>
</cp:coreProperties>
</file>